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31F3CFDD" w:rsidR="006E5D65" w:rsidRPr="00E960BB" w:rsidRDefault="00997F14" w:rsidP="2D6993C7">
      <w:pPr>
        <w:spacing w:line="240" w:lineRule="auto"/>
        <w:jc w:val="right"/>
        <w:rPr>
          <w:rFonts w:ascii="Corbel" w:hAnsi="Corbel"/>
          <w:i/>
          <w:iCs/>
        </w:rPr>
      </w:pPr>
      <w:r w:rsidRPr="2D6993C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2D6993C7">
        <w:rPr>
          <w:rFonts w:ascii="Corbel" w:hAnsi="Corbel"/>
          <w:i/>
          <w:iCs/>
        </w:rPr>
        <w:t xml:space="preserve">Załącznik nr </w:t>
      </w:r>
      <w:r w:rsidR="006F31E2" w:rsidRPr="2D6993C7">
        <w:rPr>
          <w:rFonts w:ascii="Corbel" w:hAnsi="Corbel"/>
          <w:i/>
          <w:iCs/>
        </w:rPr>
        <w:t>1.5</w:t>
      </w:r>
      <w:r w:rsidR="00D8678B" w:rsidRPr="2D6993C7">
        <w:rPr>
          <w:rFonts w:ascii="Corbel" w:hAnsi="Corbel"/>
          <w:i/>
          <w:iCs/>
        </w:rPr>
        <w:t xml:space="preserve"> do Zarządzenia</w:t>
      </w:r>
      <w:r w:rsidR="002A22BF" w:rsidRPr="2D6993C7">
        <w:rPr>
          <w:rFonts w:ascii="Corbel" w:hAnsi="Corbel"/>
          <w:i/>
          <w:iCs/>
        </w:rPr>
        <w:t xml:space="preserve"> Rektora UR </w:t>
      </w:r>
      <w:r w:rsidR="00CD6897" w:rsidRPr="2D6993C7">
        <w:rPr>
          <w:rFonts w:ascii="Corbel" w:hAnsi="Corbel"/>
          <w:i/>
          <w:iCs/>
        </w:rPr>
        <w:t xml:space="preserve"> nr </w:t>
      </w:r>
      <w:r w:rsidR="565AB4C4" w:rsidRPr="2D6993C7">
        <w:rPr>
          <w:rFonts w:ascii="Corbel" w:hAnsi="Corbel"/>
          <w:i/>
          <w:iCs/>
        </w:rPr>
        <w:t>61/2025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02FDCF" w14:textId="13B8D804" w:rsidR="0085747A" w:rsidRPr="009C54AE" w:rsidRDefault="0071620A" w:rsidP="277528E5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277528E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277528E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6D1817" w:rsidRPr="277528E5">
        <w:rPr>
          <w:rFonts w:ascii="Corbel" w:hAnsi="Corbel"/>
          <w:i/>
          <w:iCs/>
          <w:smallCaps/>
          <w:sz w:val="24"/>
          <w:szCs w:val="24"/>
        </w:rPr>
        <w:t>202</w:t>
      </w:r>
      <w:r w:rsidR="4171374E" w:rsidRPr="277528E5">
        <w:rPr>
          <w:rFonts w:ascii="Corbel" w:hAnsi="Corbel"/>
          <w:i/>
          <w:iCs/>
          <w:smallCaps/>
          <w:sz w:val="24"/>
          <w:szCs w:val="24"/>
        </w:rPr>
        <w:t>5</w:t>
      </w:r>
      <w:r w:rsidR="006D1817" w:rsidRPr="277528E5">
        <w:rPr>
          <w:rFonts w:ascii="Corbel" w:hAnsi="Corbel"/>
          <w:i/>
          <w:iCs/>
          <w:smallCaps/>
          <w:sz w:val="24"/>
          <w:szCs w:val="24"/>
        </w:rPr>
        <w:t>-20</w:t>
      </w:r>
      <w:r w:rsidR="69260FAF" w:rsidRPr="277528E5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1FEE128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</w:t>
      </w:r>
      <w:r w:rsidR="00C94179">
        <w:rPr>
          <w:rFonts w:ascii="Corbel" w:hAnsi="Corbel"/>
          <w:i/>
          <w:sz w:val="24"/>
          <w:szCs w:val="24"/>
        </w:rPr>
        <w:t xml:space="preserve">        </w:t>
      </w:r>
      <w:r>
        <w:rPr>
          <w:rFonts w:ascii="Corbel" w:hAnsi="Corbel"/>
          <w:i/>
          <w:sz w:val="24"/>
          <w:szCs w:val="24"/>
        </w:rPr>
        <w:t xml:space="preserve">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3CE93B0" w14:textId="3F5A6D1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05528">
        <w:rPr>
          <w:rFonts w:ascii="Corbel" w:hAnsi="Corbel"/>
          <w:sz w:val="20"/>
          <w:szCs w:val="20"/>
        </w:rPr>
        <w:t>202</w:t>
      </w:r>
      <w:r w:rsidR="4A861A23">
        <w:rPr>
          <w:rFonts w:ascii="Corbel" w:hAnsi="Corbel"/>
          <w:sz w:val="20"/>
          <w:szCs w:val="20"/>
        </w:rPr>
        <w:t>7</w:t>
      </w:r>
      <w:r w:rsidR="00905528">
        <w:rPr>
          <w:rFonts w:ascii="Corbel" w:hAnsi="Corbel"/>
          <w:sz w:val="20"/>
          <w:szCs w:val="20"/>
        </w:rPr>
        <w:t>/202</w:t>
      </w:r>
      <w:r w:rsidR="73AE228A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9B55071" w14:textId="77777777" w:rsidTr="0FC6EC80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6FAB98" w14:textId="77777777" w:rsidR="0085747A" w:rsidRPr="009C54AE" w:rsidRDefault="00B309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zdrowotnej</w:t>
            </w:r>
          </w:p>
        </w:tc>
      </w:tr>
      <w:tr w:rsidR="0068279C" w:rsidRPr="009C54AE" w14:paraId="4CA29152" w14:textId="77777777" w:rsidTr="0FC6EC80">
        <w:tc>
          <w:tcPr>
            <w:tcW w:w="2694" w:type="dxa"/>
            <w:vAlign w:val="center"/>
          </w:tcPr>
          <w:p w14:paraId="3354DAFC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68279C" w:rsidRPr="009C54AE" w:rsidRDefault="0068279C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8279C" w:rsidRPr="009C54AE" w14:paraId="5C0172EC" w14:textId="77777777" w:rsidTr="0FC6EC80">
        <w:tc>
          <w:tcPr>
            <w:tcW w:w="2694" w:type="dxa"/>
            <w:vAlign w:val="center"/>
          </w:tcPr>
          <w:p w14:paraId="249A5C16" w14:textId="77777777" w:rsidR="0068279C" w:rsidRPr="009C54AE" w:rsidRDefault="0068279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2D9948EE" w:rsidR="0068279C" w:rsidRPr="009C54AE" w:rsidRDefault="3BBCFF9B" w:rsidP="27752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8279C" w:rsidRPr="009C54AE" w14:paraId="73603CF6" w14:textId="77777777" w:rsidTr="0FC6EC80">
        <w:tc>
          <w:tcPr>
            <w:tcW w:w="2694" w:type="dxa"/>
            <w:vAlign w:val="center"/>
          </w:tcPr>
          <w:p w14:paraId="0A39E105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68279C" w:rsidRPr="009C54AE" w:rsidRDefault="00B366BC" w:rsidP="00D23E9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8279C" w:rsidRPr="009C54AE" w14:paraId="63AED1F3" w14:textId="77777777" w:rsidTr="0FC6EC80">
        <w:tc>
          <w:tcPr>
            <w:tcW w:w="2694" w:type="dxa"/>
            <w:vAlign w:val="center"/>
          </w:tcPr>
          <w:p w14:paraId="4B835047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68279C" w:rsidRPr="009C54AE" w:rsidRDefault="0068279C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8279C" w:rsidRPr="009C54AE" w14:paraId="0F03FBF3" w14:textId="77777777" w:rsidTr="0FC6EC80">
        <w:tc>
          <w:tcPr>
            <w:tcW w:w="2694" w:type="dxa"/>
            <w:vAlign w:val="center"/>
          </w:tcPr>
          <w:p w14:paraId="448A1CED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38A12F" w14:textId="77777777" w:rsidR="0068279C" w:rsidRPr="009C54AE" w:rsidRDefault="00B149F6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ednolite studia magisterskie</w:t>
            </w:r>
          </w:p>
        </w:tc>
      </w:tr>
      <w:tr w:rsidR="0068279C" w:rsidRPr="009C54AE" w14:paraId="3B32AF2E" w14:textId="77777777" w:rsidTr="0FC6EC80">
        <w:tc>
          <w:tcPr>
            <w:tcW w:w="2694" w:type="dxa"/>
            <w:vAlign w:val="center"/>
          </w:tcPr>
          <w:p w14:paraId="04C0481C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9CFC34" w14:textId="77777777" w:rsidR="0068279C" w:rsidRPr="009C54AE" w:rsidRDefault="00B149F6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68279C" w:rsidRPr="009C54AE" w14:paraId="5B469018" w14:textId="77777777" w:rsidTr="0FC6EC80">
        <w:tc>
          <w:tcPr>
            <w:tcW w:w="2694" w:type="dxa"/>
            <w:vAlign w:val="center"/>
          </w:tcPr>
          <w:p w14:paraId="7C3992E0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440E62" w14:textId="77777777" w:rsidR="0068279C" w:rsidRPr="009C54AE" w:rsidRDefault="00B149F6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68279C" w:rsidRPr="009C54AE" w14:paraId="6911D5D9" w14:textId="77777777" w:rsidTr="0FC6EC80">
        <w:tc>
          <w:tcPr>
            <w:tcW w:w="2694" w:type="dxa"/>
            <w:vAlign w:val="center"/>
          </w:tcPr>
          <w:p w14:paraId="47AAF248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3E227CF" w14:textId="77777777" w:rsidR="0068279C" w:rsidRPr="009C54AE" w:rsidRDefault="00B55327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333DB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1333D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1333D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1333DB">
              <w:rPr>
                <w:rFonts w:ascii="Corbel" w:hAnsi="Corbel"/>
                <w:b w:val="0"/>
                <w:sz w:val="24"/>
                <w:szCs w:val="24"/>
              </w:rPr>
              <w:t xml:space="preserve">. 6 </w:t>
            </w:r>
          </w:p>
        </w:tc>
      </w:tr>
      <w:tr w:rsidR="0068279C" w:rsidRPr="009C54AE" w14:paraId="3100E351" w14:textId="77777777" w:rsidTr="0FC6EC80">
        <w:tc>
          <w:tcPr>
            <w:tcW w:w="2694" w:type="dxa"/>
            <w:vAlign w:val="center"/>
          </w:tcPr>
          <w:p w14:paraId="5863A118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7702E92" w14:textId="77777777" w:rsidR="0068279C" w:rsidRPr="009C54AE" w:rsidRDefault="002F1495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sposobów integrowania wiedzy i umiejętności dzieci lub uczniów.</w:t>
            </w:r>
          </w:p>
        </w:tc>
      </w:tr>
      <w:tr w:rsidR="0068279C" w:rsidRPr="009C54AE" w14:paraId="2786482B" w14:textId="77777777" w:rsidTr="0FC6EC80">
        <w:tc>
          <w:tcPr>
            <w:tcW w:w="2694" w:type="dxa"/>
            <w:vAlign w:val="center"/>
          </w:tcPr>
          <w:p w14:paraId="13A990D4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68279C" w:rsidRPr="009C54AE" w:rsidRDefault="00B149F6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8279C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8279C" w:rsidRPr="009C54AE" w14:paraId="10C7E598" w14:textId="77777777" w:rsidTr="0FC6EC80">
        <w:tc>
          <w:tcPr>
            <w:tcW w:w="2694" w:type="dxa"/>
            <w:vAlign w:val="center"/>
          </w:tcPr>
          <w:p w14:paraId="69C2AF6E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8D8D4A" w14:textId="4C1BDD73" w:rsidR="0068279C" w:rsidRPr="009C54AE" w:rsidRDefault="00965726" w:rsidP="0FC6EC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FC6EC80"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BF662A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FC6EC8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9F7116A" w:rsidRPr="0FC6EC80">
              <w:rPr>
                <w:rFonts w:ascii="Corbel" w:hAnsi="Corbel"/>
                <w:b w:val="0"/>
                <w:sz w:val="24"/>
                <w:szCs w:val="24"/>
              </w:rPr>
              <w:t xml:space="preserve">prof. UR Jadwiga </w:t>
            </w:r>
            <w:proofErr w:type="spellStart"/>
            <w:r w:rsidR="09F7116A" w:rsidRPr="0FC6EC80">
              <w:rPr>
                <w:rFonts w:ascii="Corbel" w:hAnsi="Corbel"/>
                <w:b w:val="0"/>
                <w:sz w:val="24"/>
                <w:szCs w:val="24"/>
              </w:rPr>
              <w:t>Daszykowska</w:t>
            </w:r>
            <w:proofErr w:type="spellEnd"/>
            <w:r w:rsidR="09F7116A" w:rsidRPr="0FC6EC80">
              <w:rPr>
                <w:rFonts w:ascii="Corbel" w:hAnsi="Corbel"/>
                <w:b w:val="0"/>
                <w:sz w:val="24"/>
                <w:szCs w:val="24"/>
              </w:rPr>
              <w:t>-Tobiasz</w:t>
            </w:r>
          </w:p>
        </w:tc>
      </w:tr>
      <w:tr w:rsidR="0068279C" w:rsidRPr="009C54AE" w14:paraId="471FE442" w14:textId="77777777" w:rsidTr="0FC6EC80">
        <w:tc>
          <w:tcPr>
            <w:tcW w:w="2694" w:type="dxa"/>
            <w:vAlign w:val="center"/>
          </w:tcPr>
          <w:p w14:paraId="4BE3E90F" w14:textId="77777777" w:rsidR="0068279C" w:rsidRPr="009C54AE" w:rsidRDefault="0068279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68279C" w:rsidRPr="009C54AE" w:rsidRDefault="0068279C" w:rsidP="006F5B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3F0EA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015B8F" w:rsidRPr="009C54AE" w:rsidRDefault="002F33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2F33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015B8F" w:rsidRPr="009C54AE" w:rsidRDefault="00BE4DF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B149F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4EAFD9C" w14:textId="77777777" w:rsidR="00923D7D" w:rsidRPr="009C54AE" w:rsidRDefault="00923D7D" w:rsidP="001333D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825D6C0" w14:textId="77777777" w:rsidR="0085747A" w:rsidRPr="009C54AE" w:rsidRDefault="002F33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43CE">
        <w:rPr>
          <w:rFonts w:ascii="Wingdings 2" w:eastAsia="Wingdings 2" w:hAnsi="Wingdings 2" w:cs="Wingdings 2"/>
          <w:b w:val="0"/>
          <w:szCs w:val="24"/>
        </w:rPr>
        <w:t></w:t>
      </w:r>
      <w:r w:rsidRPr="001743CE">
        <w:rPr>
          <w:rFonts w:ascii="Corbel" w:hAnsi="Corbel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EE3F4D" w14:textId="516EF68F" w:rsidR="00E22FBC" w:rsidRPr="009C54AE" w:rsidRDefault="00E22FBC" w:rsidP="277528E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77528E5">
        <w:rPr>
          <w:rFonts w:ascii="Corbel" w:hAnsi="Corbel"/>
          <w:smallCaps w:val="0"/>
        </w:rPr>
        <w:t xml:space="preserve">1.3 </w:t>
      </w:r>
      <w:r>
        <w:tab/>
      </w:r>
      <w:r w:rsidRPr="277528E5">
        <w:rPr>
          <w:rFonts w:ascii="Corbel" w:hAnsi="Corbel"/>
          <w:smallCaps w:val="0"/>
        </w:rPr>
        <w:t>For</w:t>
      </w:r>
      <w:r w:rsidR="00445970" w:rsidRPr="277528E5">
        <w:rPr>
          <w:rFonts w:ascii="Corbel" w:hAnsi="Corbel"/>
          <w:smallCaps w:val="0"/>
        </w:rPr>
        <w:t xml:space="preserve">ma zaliczenia przedmiotu </w:t>
      </w:r>
      <w:r w:rsidRPr="277528E5">
        <w:rPr>
          <w:rFonts w:ascii="Corbel" w:hAnsi="Corbel"/>
          <w:smallCaps w:val="0"/>
        </w:rPr>
        <w:t>(z toku)</w:t>
      </w:r>
      <w:r w:rsidR="00E578F4" w:rsidRPr="277528E5">
        <w:rPr>
          <w:rFonts w:ascii="Corbel" w:hAnsi="Corbel"/>
          <w:smallCaps w:val="0"/>
        </w:rPr>
        <w:t xml:space="preserve">: </w:t>
      </w:r>
      <w:r w:rsidRPr="277528E5">
        <w:rPr>
          <w:rFonts w:ascii="Corbel" w:hAnsi="Corbel"/>
          <w:b w:val="0"/>
          <w:smallCaps w:val="0"/>
        </w:rPr>
        <w:t>zaliczenie z oceną</w:t>
      </w:r>
    </w:p>
    <w:p w14:paraId="3DEEC6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BCC276A" w14:textId="77777777" w:rsidTr="00745302">
        <w:tc>
          <w:tcPr>
            <w:tcW w:w="9670" w:type="dxa"/>
          </w:tcPr>
          <w:p w14:paraId="071A74A3" w14:textId="77777777" w:rsidR="0085747A" w:rsidRPr="009C54AE" w:rsidRDefault="00C804E1" w:rsidP="002F1495">
            <w:pPr>
              <w:pStyle w:val="Punktygwne"/>
              <w:spacing w:before="4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i umiejętności z zakresu psychologii rozwojowej,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przedszkolnej i wczesnoszkolnej,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edukacji zdrowotnej i </w:t>
            </w:r>
            <w:r w:rsidR="002F149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przedmedycznej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pierwszej pomocy.</w:t>
            </w:r>
          </w:p>
        </w:tc>
      </w:tr>
    </w:tbl>
    <w:p w14:paraId="3656B9AB" w14:textId="77777777" w:rsidR="00153C41" w:rsidRDefault="00153C41" w:rsidP="277528E5">
      <w:pPr>
        <w:pStyle w:val="Punktygwne"/>
        <w:spacing w:before="0" w:after="0"/>
        <w:rPr>
          <w:rFonts w:ascii="Corbel" w:hAnsi="Corbel"/>
        </w:rPr>
      </w:pPr>
    </w:p>
    <w:p w14:paraId="68CD21D6" w14:textId="28FE3431" w:rsidR="277528E5" w:rsidRDefault="277528E5" w:rsidP="277528E5">
      <w:pPr>
        <w:pStyle w:val="Punktygwne"/>
        <w:spacing w:before="0" w:after="0"/>
        <w:rPr>
          <w:rFonts w:ascii="Corbel" w:hAnsi="Corbel"/>
        </w:rPr>
      </w:pPr>
    </w:p>
    <w:p w14:paraId="3B582B7F" w14:textId="36FF7233" w:rsidR="277528E5" w:rsidRDefault="277528E5" w:rsidP="277528E5">
      <w:pPr>
        <w:pStyle w:val="Punktygwne"/>
        <w:spacing w:before="0" w:after="0"/>
        <w:rPr>
          <w:rFonts w:ascii="Corbel" w:hAnsi="Corbel"/>
        </w:rPr>
      </w:pPr>
    </w:p>
    <w:p w14:paraId="46185E79" w14:textId="60F7C914" w:rsidR="277528E5" w:rsidRDefault="277528E5" w:rsidP="277528E5">
      <w:pPr>
        <w:pStyle w:val="Punktygwne"/>
        <w:spacing w:before="0" w:after="0"/>
        <w:rPr>
          <w:rFonts w:ascii="Corbel" w:hAnsi="Corbel"/>
        </w:rPr>
      </w:pPr>
    </w:p>
    <w:p w14:paraId="01BDF8B1" w14:textId="2C481E41" w:rsidR="277528E5" w:rsidRDefault="277528E5" w:rsidP="277528E5">
      <w:pPr>
        <w:pStyle w:val="Punktygwne"/>
        <w:spacing w:before="0" w:after="0"/>
        <w:rPr>
          <w:rFonts w:ascii="Corbel" w:hAnsi="Corbel"/>
        </w:rPr>
      </w:pPr>
    </w:p>
    <w:p w14:paraId="6ECF40C1" w14:textId="3A7F5CAB" w:rsidR="277528E5" w:rsidRDefault="277528E5" w:rsidP="277528E5">
      <w:pPr>
        <w:pStyle w:val="Punktygwne"/>
        <w:spacing w:before="0" w:after="0"/>
        <w:rPr>
          <w:rFonts w:ascii="Corbel" w:hAnsi="Corbel"/>
        </w:rPr>
      </w:pPr>
    </w:p>
    <w:p w14:paraId="7DB6D4EE" w14:textId="64F6537C" w:rsidR="0085747A" w:rsidRPr="00C05F44" w:rsidRDefault="0071620A" w:rsidP="277528E5">
      <w:pPr>
        <w:pStyle w:val="Punktygwne"/>
        <w:spacing w:before="0" w:after="0"/>
        <w:rPr>
          <w:rFonts w:ascii="Corbel" w:hAnsi="Corbel"/>
        </w:rPr>
      </w:pPr>
      <w:r w:rsidRPr="277528E5">
        <w:rPr>
          <w:rFonts w:ascii="Corbel" w:hAnsi="Corbel"/>
        </w:rPr>
        <w:t>3.</w:t>
      </w:r>
      <w:r w:rsidR="0085747A" w:rsidRPr="277528E5">
        <w:rPr>
          <w:rFonts w:ascii="Corbel" w:hAnsi="Corbel"/>
        </w:rPr>
        <w:t xml:space="preserve"> </w:t>
      </w:r>
      <w:r w:rsidR="00A84C85" w:rsidRPr="277528E5">
        <w:rPr>
          <w:rFonts w:ascii="Corbel" w:hAnsi="Corbel"/>
        </w:rPr>
        <w:t>cele, efekty uczenia się</w:t>
      </w:r>
      <w:r w:rsidR="0085747A" w:rsidRPr="277528E5">
        <w:rPr>
          <w:rFonts w:ascii="Corbel" w:hAnsi="Corbel"/>
        </w:rPr>
        <w:t>, treści Programowe i stosowane metody Dydaktyczne</w:t>
      </w: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FB081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432DD" w:rsidRPr="009C54AE" w14:paraId="49E10D47" w14:textId="77777777" w:rsidTr="277528E5">
        <w:tc>
          <w:tcPr>
            <w:tcW w:w="851" w:type="dxa"/>
            <w:vAlign w:val="center"/>
          </w:tcPr>
          <w:p w14:paraId="6780E770" w14:textId="77777777" w:rsidR="006432DD" w:rsidRPr="009C54AE" w:rsidRDefault="006432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16CBE8EB" w14:textId="3632CF16" w:rsidR="006432DD" w:rsidRDefault="12C86CB9" w:rsidP="006432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Wzbogacenie wiedzy na temat modeli zdrowia oraz uwarunkowań i zagrożeń zdrowia</w:t>
            </w:r>
            <w:r w:rsidR="101139D9" w:rsidRPr="277528E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206B97D4" w14:textId="77777777" w:rsidTr="277528E5">
        <w:tc>
          <w:tcPr>
            <w:tcW w:w="851" w:type="dxa"/>
            <w:vAlign w:val="center"/>
          </w:tcPr>
          <w:p w14:paraId="550CF7E8" w14:textId="77777777" w:rsidR="0085747A" w:rsidRPr="009C54AE" w:rsidRDefault="0085747A" w:rsidP="006432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432DD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52CD8F63" w14:textId="3828A762" w:rsidR="0085747A" w:rsidRPr="009C54AE" w:rsidRDefault="12C86CB9" w:rsidP="00426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Zapoznanie z metodami projektowania różnych form aktywności w celu rozwijania kultury zdrowotnej u dzieci i uczniów</w:t>
            </w:r>
            <w:r w:rsidR="4570BD49" w:rsidRPr="277528E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17693407" w14:textId="77777777" w:rsidTr="277528E5">
        <w:tc>
          <w:tcPr>
            <w:tcW w:w="851" w:type="dxa"/>
            <w:vAlign w:val="center"/>
          </w:tcPr>
          <w:p w14:paraId="53C0B3C4" w14:textId="77777777" w:rsidR="0085747A" w:rsidRPr="009C54AE" w:rsidRDefault="006432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AF320B7" w14:textId="0C83AD44" w:rsidR="0085747A" w:rsidRPr="009C54AE" w:rsidRDefault="12C86CB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Kształcenie umiejętności rozwijania postawy prozdrowotnej wśród dzieci i uczniów</w:t>
            </w:r>
            <w:r w:rsidR="28AC5CBF" w:rsidRPr="277528E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66F95979" w14:textId="77777777" w:rsidTr="277528E5">
        <w:tc>
          <w:tcPr>
            <w:tcW w:w="851" w:type="dxa"/>
            <w:vAlign w:val="center"/>
          </w:tcPr>
          <w:p w14:paraId="7C12F91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426769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819" w:type="dxa"/>
            <w:vAlign w:val="center"/>
          </w:tcPr>
          <w:p w14:paraId="12BD43E7" w14:textId="5F039601" w:rsidR="0085747A" w:rsidRPr="009C54AE" w:rsidRDefault="7942C10E" w:rsidP="00426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Rozwijanie umiejętności planowania, realizowania i oceny procesu rozwoju kultury zdrowotnej dzieci/uczniów</w:t>
            </w:r>
            <w:r w:rsidR="27D01C72" w:rsidRPr="277528E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26769" w:rsidRPr="009C54AE" w14:paraId="618A395C" w14:textId="77777777" w:rsidTr="277528E5">
        <w:tc>
          <w:tcPr>
            <w:tcW w:w="851" w:type="dxa"/>
            <w:vAlign w:val="center"/>
          </w:tcPr>
          <w:p w14:paraId="56E055E9" w14:textId="77777777" w:rsidR="00426769" w:rsidRPr="009C54AE" w:rsidRDefault="0042676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9D0C880" w14:textId="1D1D459E" w:rsidR="00426769" w:rsidRDefault="7942C10E" w:rsidP="004267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77528E5">
              <w:rPr>
                <w:rFonts w:ascii="Corbel" w:hAnsi="Corbel"/>
                <w:b w:val="0"/>
                <w:sz w:val="24"/>
                <w:szCs w:val="24"/>
              </w:rPr>
              <w:t>Krzewienie postawy dbałości o zdrowie i ochronę środowiska</w:t>
            </w:r>
            <w:r w:rsidR="74A95FC0" w:rsidRPr="277528E5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1F38664" w14:textId="77777777" w:rsidTr="277528E5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07C9C2F" w14:textId="77777777" w:rsidTr="277528E5">
        <w:tc>
          <w:tcPr>
            <w:tcW w:w="1701" w:type="dxa"/>
          </w:tcPr>
          <w:p w14:paraId="4FCA5964" w14:textId="77777777" w:rsidR="0085747A" w:rsidRPr="009C54AE" w:rsidRDefault="0085747A" w:rsidP="00904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A01A33A" w14:textId="77777777" w:rsidR="0085747A" w:rsidRDefault="00426769" w:rsidP="00904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DC18BF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44278F43" w14:textId="022FBD43" w:rsidR="00426769" w:rsidRPr="009C54AE" w:rsidRDefault="7942C10E" w:rsidP="277528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77528E5">
              <w:rPr>
                <w:rFonts w:ascii="Corbel" w:hAnsi="Corbel"/>
                <w:b w:val="0"/>
                <w:smallCaps w:val="0"/>
              </w:rPr>
              <w:t xml:space="preserve">Scharakteryzuje </w:t>
            </w:r>
            <w:r w:rsidR="1A1D240B" w:rsidRPr="277528E5">
              <w:rPr>
                <w:rFonts w:ascii="Corbel" w:hAnsi="Corbel"/>
                <w:b w:val="0"/>
                <w:smallCaps w:val="0"/>
              </w:rPr>
              <w:t>holistyczny model</w:t>
            </w:r>
            <w:r w:rsidRPr="277528E5">
              <w:rPr>
                <w:rFonts w:ascii="Corbel" w:hAnsi="Corbel"/>
                <w:b w:val="0"/>
                <w:smallCaps w:val="0"/>
              </w:rPr>
              <w:t xml:space="preserve"> zdrowia oraz najważniejsze </w:t>
            </w:r>
            <w:r w:rsidR="1A1D240B" w:rsidRPr="277528E5">
              <w:rPr>
                <w:rFonts w:ascii="Corbel" w:hAnsi="Corbel"/>
                <w:b w:val="0"/>
                <w:smallCaps w:val="0"/>
              </w:rPr>
              <w:t>uwarunkowania i</w:t>
            </w:r>
            <w:r w:rsidR="5B8FA091" w:rsidRPr="277528E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277528E5">
              <w:rPr>
                <w:rFonts w:ascii="Corbel" w:hAnsi="Corbel"/>
                <w:b w:val="0"/>
                <w:smallCaps w:val="0"/>
              </w:rPr>
              <w:t>zagrożenia zdrowia</w:t>
            </w:r>
            <w:r w:rsidR="1A1D240B" w:rsidRPr="277528E5">
              <w:rPr>
                <w:rFonts w:ascii="Corbel" w:hAnsi="Corbel"/>
                <w:b w:val="0"/>
                <w:smallCaps w:val="0"/>
              </w:rPr>
              <w:t xml:space="preserve"> dzieci w wieku przedszkolnym i uczniów w młodszym wieku szkolnym oraz procedury zapobiegania tym zagrożeniom</w:t>
            </w:r>
            <w:r w:rsidR="42102E0F" w:rsidRPr="277528E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vAlign w:val="center"/>
          </w:tcPr>
          <w:p w14:paraId="231E4F7F" w14:textId="77777777" w:rsidR="0085747A" w:rsidRPr="009C54AE" w:rsidRDefault="00560EBD" w:rsidP="00B553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9C54AE" w14:paraId="33E8D08C" w14:textId="77777777" w:rsidTr="277528E5">
        <w:tc>
          <w:tcPr>
            <w:tcW w:w="1701" w:type="dxa"/>
          </w:tcPr>
          <w:p w14:paraId="56A76B19" w14:textId="77777777" w:rsidR="0085747A" w:rsidRPr="009C54AE" w:rsidRDefault="0085747A" w:rsidP="00904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DD70E69" w14:textId="616903DC" w:rsidR="0085747A" w:rsidRPr="009C54AE" w:rsidRDefault="5B8FA091" w:rsidP="277528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77528E5">
              <w:rPr>
                <w:rFonts w:ascii="Corbel" w:hAnsi="Corbel"/>
                <w:b w:val="0"/>
                <w:smallCaps w:val="0"/>
              </w:rPr>
              <w:t>Opisze metody projektowania</w:t>
            </w:r>
            <w:r w:rsidR="7942C10E" w:rsidRPr="277528E5">
              <w:rPr>
                <w:rFonts w:ascii="Corbel" w:hAnsi="Corbel"/>
                <w:b w:val="0"/>
                <w:smallCaps w:val="0"/>
              </w:rPr>
              <w:t xml:space="preserve"> </w:t>
            </w:r>
            <w:r w:rsidR="3EE49FE5" w:rsidRPr="277528E5">
              <w:rPr>
                <w:rFonts w:ascii="Corbel" w:hAnsi="Corbel"/>
                <w:b w:val="0"/>
                <w:smallCaps w:val="0"/>
              </w:rPr>
              <w:t>r</w:t>
            </w:r>
            <w:r w:rsidR="7942C10E" w:rsidRPr="277528E5">
              <w:rPr>
                <w:rFonts w:ascii="Corbel" w:hAnsi="Corbel"/>
                <w:b w:val="0"/>
                <w:smallCaps w:val="0"/>
              </w:rPr>
              <w:t>óżn</w:t>
            </w:r>
            <w:r w:rsidRPr="277528E5">
              <w:rPr>
                <w:rFonts w:ascii="Corbel" w:hAnsi="Corbel"/>
                <w:b w:val="0"/>
                <w:smallCaps w:val="0"/>
              </w:rPr>
              <w:t>ych form</w:t>
            </w:r>
            <w:r w:rsidR="7942C10E" w:rsidRPr="277528E5">
              <w:rPr>
                <w:rFonts w:ascii="Corbel" w:hAnsi="Corbel"/>
                <w:b w:val="0"/>
                <w:smallCaps w:val="0"/>
              </w:rPr>
              <w:t xml:space="preserve"> aktywności dzieci/uczniów mając</w:t>
            </w:r>
            <w:r w:rsidRPr="277528E5">
              <w:rPr>
                <w:rFonts w:ascii="Corbel" w:hAnsi="Corbel"/>
                <w:b w:val="0"/>
                <w:smallCaps w:val="0"/>
              </w:rPr>
              <w:t>ych</w:t>
            </w:r>
            <w:r w:rsidR="7942C10E" w:rsidRPr="277528E5">
              <w:rPr>
                <w:rFonts w:ascii="Corbel" w:hAnsi="Corbel"/>
                <w:b w:val="0"/>
                <w:smallCaps w:val="0"/>
              </w:rPr>
              <w:t xml:space="preserve"> na celu rozwijanie ich kultury zdrowotnej</w:t>
            </w:r>
            <w:r w:rsidR="61DF7C1F" w:rsidRPr="277528E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vAlign w:val="center"/>
          </w:tcPr>
          <w:p w14:paraId="600C531A" w14:textId="77777777" w:rsidR="0085747A" w:rsidRDefault="00464BF4" w:rsidP="00B553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  <w:p w14:paraId="288DC0E1" w14:textId="77777777" w:rsidR="00464BF4" w:rsidRDefault="00464BF4" w:rsidP="00B553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29BF4204" w14:textId="77777777" w:rsidR="00CA78F1" w:rsidRPr="009C54AE" w:rsidRDefault="00CA78F1" w:rsidP="00B553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PPiW.U09</w:t>
            </w:r>
          </w:p>
        </w:tc>
      </w:tr>
      <w:tr w:rsidR="0085747A" w:rsidRPr="009C54AE" w14:paraId="637D14F3" w14:textId="77777777" w:rsidTr="277528E5">
        <w:tc>
          <w:tcPr>
            <w:tcW w:w="1701" w:type="dxa"/>
          </w:tcPr>
          <w:p w14:paraId="41960800" w14:textId="77777777" w:rsidR="0085747A" w:rsidRPr="009C54AE" w:rsidRDefault="0085747A" w:rsidP="00904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5C5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4755373" w14:textId="2382532D" w:rsidR="0085747A" w:rsidRPr="009C54AE" w:rsidRDefault="5B8FA091" w:rsidP="277528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77528E5">
              <w:rPr>
                <w:rFonts w:ascii="Corbel" w:hAnsi="Corbel"/>
                <w:b w:val="0"/>
                <w:smallCaps w:val="0"/>
              </w:rPr>
              <w:t>Zaprojektuje różne formy aktywności dzieci/uczniów rozwijające ich postawę prozdrowotną</w:t>
            </w:r>
            <w:r w:rsidR="68490BD9" w:rsidRPr="277528E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vAlign w:val="center"/>
          </w:tcPr>
          <w:p w14:paraId="035DB2F4" w14:textId="77777777" w:rsidR="0085747A" w:rsidRDefault="00CA78F1" w:rsidP="00B553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2BC8A57C" w14:textId="77777777" w:rsidR="00CA78F1" w:rsidRPr="009C54AE" w:rsidRDefault="00CA78F1" w:rsidP="00B553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PPiW.U06</w:t>
            </w:r>
          </w:p>
        </w:tc>
      </w:tr>
      <w:tr w:rsidR="002F5C50" w:rsidRPr="009C54AE" w14:paraId="54544A07" w14:textId="77777777" w:rsidTr="277528E5">
        <w:tc>
          <w:tcPr>
            <w:tcW w:w="1701" w:type="dxa"/>
          </w:tcPr>
          <w:p w14:paraId="78C3198C" w14:textId="77777777" w:rsidR="002F5C50" w:rsidRPr="009C54AE" w:rsidRDefault="002F5C50" w:rsidP="00904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C4ECB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BBF99A9" w14:textId="0F1C5AF8" w:rsidR="002F5C50" w:rsidRPr="009C54AE" w:rsidRDefault="5B8FA091" w:rsidP="277528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77528E5">
              <w:rPr>
                <w:rFonts w:ascii="Corbel" w:hAnsi="Corbel"/>
                <w:b w:val="0"/>
                <w:smallCaps w:val="0"/>
              </w:rPr>
              <w:t>Opracuje cykl scenariuszy zajęć prozdrowotnych dla dzieci w wieku przedszkolnym oraz uczniów klas I-III szkoły podstawowej</w:t>
            </w:r>
            <w:r w:rsidR="40E89558" w:rsidRPr="277528E5">
              <w:rPr>
                <w:rFonts w:ascii="Corbel" w:hAnsi="Corbel"/>
                <w:b w:val="0"/>
                <w:smallCaps w:val="0"/>
              </w:rPr>
              <w:t>.</w:t>
            </w:r>
            <w:r w:rsidRPr="277528E5">
              <w:rPr>
                <w:rFonts w:ascii="Corbel" w:hAnsi="Corbel"/>
                <w:b w:val="0"/>
                <w:smallCaps w:val="0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76C0F853" w14:textId="77777777" w:rsidR="002F5C50" w:rsidRDefault="00CA78F1" w:rsidP="00B553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0C3DE80F" w14:textId="77777777" w:rsidR="00CA78F1" w:rsidRDefault="00CA78F1" w:rsidP="00B553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PPiW.U07</w:t>
            </w:r>
          </w:p>
          <w:p w14:paraId="5306F076" w14:textId="77777777" w:rsidR="00CA78F1" w:rsidRPr="009C54AE" w:rsidRDefault="00CA78F1" w:rsidP="00B553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</w:tc>
      </w:tr>
      <w:tr w:rsidR="002F5C50" w:rsidRPr="009C54AE" w14:paraId="2E8BD7DE" w14:textId="77777777" w:rsidTr="277528E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7262" w14:textId="77777777" w:rsidR="002F5C50" w:rsidRPr="009C54AE" w:rsidRDefault="002F5C50" w:rsidP="009041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8C4ECB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2E64" w14:textId="46E8F851" w:rsidR="002F5C50" w:rsidRPr="009C54AE" w:rsidRDefault="7686C1D5" w:rsidP="277528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77528E5">
              <w:rPr>
                <w:rFonts w:ascii="Corbel" w:hAnsi="Corbel"/>
                <w:b w:val="0"/>
                <w:smallCaps w:val="0"/>
              </w:rPr>
              <w:t>Zaprojektuje działania promujące zachowania prozdrowotne i ochronę środowiska</w:t>
            </w:r>
            <w:r w:rsidR="4762D82E" w:rsidRPr="277528E5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AF91" w14:textId="77777777" w:rsidR="002F5C50" w:rsidRDefault="00CA78F1" w:rsidP="00B5532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PPiW.U10</w:t>
            </w:r>
          </w:p>
          <w:p w14:paraId="7906B008" w14:textId="683CEFD7" w:rsidR="00CA78F1" w:rsidRPr="009C54AE" w:rsidRDefault="00CA78F1" w:rsidP="005044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84390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101652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059610E" w14:textId="77777777" w:rsidTr="00923D7D">
        <w:tc>
          <w:tcPr>
            <w:tcW w:w="9639" w:type="dxa"/>
          </w:tcPr>
          <w:p w14:paraId="7957BCF1" w14:textId="77777777" w:rsidR="0085747A" w:rsidRPr="006432DD" w:rsidRDefault="006432DD" w:rsidP="006432D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Holistyczna </w:t>
            </w:r>
            <w:r w:rsidRPr="006432DD">
              <w:rPr>
                <w:rFonts w:ascii="Corbel" w:hAnsi="Corbel"/>
                <w:sz w:val="24"/>
                <w:szCs w:val="24"/>
              </w:rPr>
              <w:t>koncepcja zdrowia.</w:t>
            </w:r>
          </w:p>
        </w:tc>
      </w:tr>
      <w:tr w:rsidR="0085747A" w:rsidRPr="009C54AE" w14:paraId="732FFDB3" w14:textId="77777777" w:rsidTr="00923D7D">
        <w:tc>
          <w:tcPr>
            <w:tcW w:w="9639" w:type="dxa"/>
          </w:tcPr>
          <w:p w14:paraId="30BE4FE8" w14:textId="77777777" w:rsidR="0085747A" w:rsidRPr="009C54AE" w:rsidRDefault="00CA78F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programu edukacji zdrowotnej w przedszkolu i w klasach I-III szkoły podstawowej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0C165AB0" w14:textId="77777777" w:rsidTr="00923D7D">
        <w:tc>
          <w:tcPr>
            <w:tcW w:w="9639" w:type="dxa"/>
          </w:tcPr>
          <w:p w14:paraId="7BAAAB4F" w14:textId="77777777" w:rsidR="0085747A" w:rsidRPr="009C54AE" w:rsidRDefault="007A53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nauczyciela jako osoby prowadzącej edukację zdrowotną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69DA5D1B" w14:textId="77777777" w:rsidTr="00923D7D">
        <w:tc>
          <w:tcPr>
            <w:tcW w:w="9639" w:type="dxa"/>
          </w:tcPr>
          <w:p w14:paraId="215A227E" w14:textId="77777777" w:rsidR="00E83B01" w:rsidRDefault="00E83B0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Edukacja zdrowotna w przedszkolu i szkole.  Organizacja zajęć promujących zdrowie – dbałość </w:t>
            </w:r>
          </w:p>
          <w:p w14:paraId="4CE22E7B" w14:textId="77777777" w:rsidR="007A53C0" w:rsidRDefault="00B149F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 zęby, ciało, samokontrola.</w:t>
            </w:r>
          </w:p>
        </w:tc>
      </w:tr>
      <w:tr w:rsidR="007A53C0" w:rsidRPr="009C54AE" w14:paraId="3DDD3C7F" w14:textId="77777777" w:rsidTr="007A53C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2827" w14:textId="77777777" w:rsidR="007A53C0" w:rsidRDefault="00E83B01" w:rsidP="001748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Zdrowe odżywianie i aktywność fizyczna</w:t>
            </w:r>
            <w:r w:rsidR="00D16717">
              <w:rPr>
                <w:rFonts w:ascii="Corbel" w:hAnsi="Corbel"/>
                <w:sz w:val="24"/>
                <w:szCs w:val="24"/>
              </w:rPr>
              <w:t xml:space="preserve"> dzieci/uczniów klas I-III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0D4D998D" w14:textId="77777777" w:rsidTr="007A53C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1FCD" w14:textId="77777777" w:rsidR="007A53C0" w:rsidRDefault="00E83B01" w:rsidP="001748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Wybrane zagadnienia z zakresu pierwszej pomocy przedmedycznej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72B4F4C7" w14:textId="77777777" w:rsidTr="007A53C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7077" w14:textId="77777777" w:rsidR="007A53C0" w:rsidRDefault="00E83B01" w:rsidP="001748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Przeciwdziałanie agresji i przemocy w przedszkolu i szkole</w:t>
            </w:r>
            <w:r w:rsidR="00B149F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4E46AFAD" w14:textId="77777777" w:rsidTr="007A53C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090B" w14:textId="77777777" w:rsidR="007A53C0" w:rsidRDefault="00E83B01" w:rsidP="0017482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Zdrowie psychiczne dzieci/uczniów, radzenie sobie z negatywnymi emocjami i st</w:t>
            </w:r>
            <w:r w:rsidR="001A3C5A">
              <w:rPr>
                <w:rFonts w:ascii="Corbel" w:hAnsi="Corbel"/>
                <w:sz w:val="24"/>
                <w:szCs w:val="24"/>
              </w:rPr>
              <w:t>r</w:t>
            </w:r>
            <w:r w:rsidR="00B149F6">
              <w:rPr>
                <w:rFonts w:ascii="Corbel" w:hAnsi="Corbel"/>
                <w:sz w:val="24"/>
                <w:szCs w:val="24"/>
              </w:rPr>
              <w:t>esem.</w:t>
            </w:r>
          </w:p>
        </w:tc>
      </w:tr>
    </w:tbl>
    <w:p w14:paraId="4B99056E" w14:textId="77777777" w:rsidR="0004226A" w:rsidRDefault="0004226A" w:rsidP="0004226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299C43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55225495" w14:textId="77777777" w:rsidTr="277528E5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6D49B05" w14:textId="77777777" w:rsidTr="277528E5">
        <w:tc>
          <w:tcPr>
            <w:tcW w:w="9639" w:type="dxa"/>
          </w:tcPr>
          <w:p w14:paraId="2F0F0AFD" w14:textId="77777777" w:rsidR="0085747A" w:rsidRPr="009C54AE" w:rsidRDefault="007A53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podstawy programowej wychowania przedszkolnego oraz klas I-III pod kątem celów i treści odnoszących się do edukacji zdrowotnej. </w:t>
            </w:r>
          </w:p>
        </w:tc>
      </w:tr>
      <w:tr w:rsidR="0085747A" w:rsidRPr="009C54AE" w14:paraId="0B4482CE" w14:textId="77777777" w:rsidTr="277528E5">
        <w:tc>
          <w:tcPr>
            <w:tcW w:w="9639" w:type="dxa"/>
          </w:tcPr>
          <w:p w14:paraId="481BC0F8" w14:textId="1F90ED7D" w:rsidR="0085747A" w:rsidRPr="009C54AE" w:rsidRDefault="4D697C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Organizacja środowiska edukacyjnego, tworzenie klimatu grupy/klasy sprzyjającego uczeniu się</w:t>
            </w:r>
            <w:r w:rsidR="0735B292" w:rsidRPr="277528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3FB13F07" w14:textId="77777777" w:rsidTr="277528E5">
        <w:tc>
          <w:tcPr>
            <w:tcW w:w="9639" w:type="dxa"/>
          </w:tcPr>
          <w:p w14:paraId="5993F599" w14:textId="2BF4A426" w:rsidR="0085747A" w:rsidRPr="009C54AE" w:rsidRDefault="4D697C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Formy i metody pracy wykorzystywane w edukacji zdrowotnej</w:t>
            </w:r>
            <w:r w:rsidR="3249FA9A" w:rsidRPr="277528E5">
              <w:rPr>
                <w:rFonts w:ascii="Corbel" w:hAnsi="Corbel"/>
                <w:sz w:val="24"/>
                <w:szCs w:val="24"/>
              </w:rPr>
              <w:t xml:space="preserve"> w przedszkolu i szkole</w:t>
            </w:r>
            <w:r w:rsidR="0A454063" w:rsidRPr="277528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578FA8E7" w14:textId="77777777" w:rsidTr="277528E5">
        <w:tc>
          <w:tcPr>
            <w:tcW w:w="9639" w:type="dxa"/>
          </w:tcPr>
          <w:p w14:paraId="31B8CD80" w14:textId="0BE61083" w:rsidR="007A53C0" w:rsidRPr="009C54AE" w:rsidRDefault="3249FA9A" w:rsidP="00D167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31DAA378" w:rsidRPr="277528E5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 w:rsidRPr="277528E5">
              <w:rPr>
                <w:rFonts w:ascii="Corbel" w:hAnsi="Corbel"/>
                <w:sz w:val="24"/>
                <w:szCs w:val="24"/>
              </w:rPr>
              <w:t>dotyczących dbałości o własne ciało</w:t>
            </w:r>
            <w:r w:rsidR="6E4C5F32" w:rsidRPr="277528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46EF0" w:rsidRPr="009C54AE" w14:paraId="697E7F4E" w14:textId="77777777" w:rsidTr="277528E5">
        <w:tc>
          <w:tcPr>
            <w:tcW w:w="9639" w:type="dxa"/>
          </w:tcPr>
          <w:p w14:paraId="3390BF6C" w14:textId="41FBFC9E" w:rsidR="00146EF0" w:rsidRDefault="1B992352" w:rsidP="00D167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Projektowanie zajęć edukacji zdrowotnej dotyczących zdrowego odżywiania się i aktywności fizycznej</w:t>
            </w:r>
            <w:r w:rsidR="5F5FAFB9" w:rsidRPr="277528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1079CCB0" w14:textId="77777777" w:rsidTr="277528E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BEAC" w14:textId="70177893" w:rsidR="007A53C0" w:rsidRPr="009C54AE" w:rsidRDefault="3249FA9A" w:rsidP="00D167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31DAA378" w:rsidRPr="277528E5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 w:rsidRPr="277528E5">
              <w:rPr>
                <w:rFonts w:ascii="Corbel" w:hAnsi="Corbel"/>
                <w:sz w:val="24"/>
                <w:szCs w:val="24"/>
              </w:rPr>
              <w:t>dotyczących bezpiecznych zachowań dzieci w przedszkolu i szkole</w:t>
            </w:r>
            <w:r w:rsidR="0EBE4B75" w:rsidRPr="277528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542B975F" w14:textId="77777777" w:rsidTr="277528E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1366" w14:textId="122B77BB" w:rsidR="007A53C0" w:rsidRPr="009C54AE" w:rsidRDefault="3249FA9A" w:rsidP="00D167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31DAA378" w:rsidRPr="277528E5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 w:rsidRPr="277528E5">
              <w:rPr>
                <w:rFonts w:ascii="Corbel" w:hAnsi="Corbel"/>
                <w:sz w:val="24"/>
                <w:szCs w:val="24"/>
              </w:rPr>
              <w:t>dotyczących rozpoznawania i nazywania emocji własnych i cudzych oraz radzenia sobie przez dzieci z negatywnymi emocjami</w:t>
            </w:r>
            <w:r w:rsidR="689C3169" w:rsidRPr="277528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46EF0" w:rsidRPr="009C54AE" w14:paraId="7049CD57" w14:textId="77777777" w:rsidTr="277528E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BDC0" w14:textId="6966CFC4" w:rsidR="00146EF0" w:rsidRDefault="1B992352" w:rsidP="00D167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31DAA378" w:rsidRPr="277528E5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 w:rsidRPr="277528E5">
              <w:rPr>
                <w:rFonts w:ascii="Corbel" w:hAnsi="Corbel"/>
                <w:sz w:val="24"/>
                <w:szCs w:val="24"/>
              </w:rPr>
              <w:t>dotyczących nawiązywania poprawnych relacji w grupie i odpowiedniej komunikacji pomiędzy dziećmi/uczniami oraz pomiędzy dziećmi/uczniami a nauczycielem</w:t>
            </w:r>
            <w:r w:rsidR="6CEE2FEE" w:rsidRPr="277528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04DE233D" w14:textId="77777777" w:rsidTr="277528E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A270" w14:textId="4D9994F4" w:rsidR="007A53C0" w:rsidRPr="009C54AE" w:rsidRDefault="3249FA9A" w:rsidP="00D167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 xml:space="preserve">Projektowanie zajęć edukacji zdrowotnej </w:t>
            </w:r>
            <w:r w:rsidR="31DAA378" w:rsidRPr="277528E5">
              <w:rPr>
                <w:rFonts w:ascii="Corbel" w:hAnsi="Corbel"/>
                <w:sz w:val="24"/>
                <w:szCs w:val="24"/>
              </w:rPr>
              <w:t xml:space="preserve">w przedszkolu i w klasach I-III, </w:t>
            </w:r>
            <w:r w:rsidRPr="277528E5">
              <w:rPr>
                <w:rFonts w:ascii="Corbel" w:hAnsi="Corbel"/>
                <w:sz w:val="24"/>
                <w:szCs w:val="24"/>
              </w:rPr>
              <w:t>dotyczących kształtowania u dzieci/uczniów poczucia własnej wartości – również w kontekście oceny szkolnej</w:t>
            </w:r>
            <w:r w:rsidR="1BE7E764" w:rsidRPr="277528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01CA8EF6" w14:textId="77777777" w:rsidTr="277528E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2E3F" w14:textId="671174C2" w:rsidR="007A53C0" w:rsidRPr="009C54AE" w:rsidRDefault="1B992352" w:rsidP="001748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Projektowanie zajęć edukacji zdrowotnej</w:t>
            </w:r>
            <w:r w:rsidR="31DAA378" w:rsidRPr="277528E5">
              <w:rPr>
                <w:rFonts w:ascii="Corbel" w:hAnsi="Corbel"/>
                <w:sz w:val="24"/>
                <w:szCs w:val="24"/>
              </w:rPr>
              <w:t xml:space="preserve"> w przedszkolu i w klasach I-III,</w:t>
            </w:r>
            <w:r w:rsidRPr="277528E5">
              <w:rPr>
                <w:rFonts w:ascii="Corbel" w:hAnsi="Corbel"/>
                <w:sz w:val="24"/>
                <w:szCs w:val="24"/>
              </w:rPr>
              <w:t xml:space="preserve"> dotyczących przeciwdziałania agresji i przemocy wśród dzieci</w:t>
            </w:r>
            <w:r w:rsidR="044CCEC5" w:rsidRPr="277528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53C0" w:rsidRPr="009C54AE" w14:paraId="061CC49B" w14:textId="77777777" w:rsidTr="277528E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EB78" w14:textId="4354B348" w:rsidR="007A53C0" w:rsidRPr="009C54AE" w:rsidRDefault="1B992352" w:rsidP="001748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Projektowanie zajęć edukacji zdrowotnej</w:t>
            </w:r>
            <w:r w:rsidR="31DAA378" w:rsidRPr="277528E5">
              <w:rPr>
                <w:rFonts w:ascii="Corbel" w:hAnsi="Corbel"/>
                <w:sz w:val="24"/>
                <w:szCs w:val="24"/>
              </w:rPr>
              <w:t xml:space="preserve"> w przedszkolu i w klasach I-III,</w:t>
            </w:r>
            <w:r w:rsidRPr="277528E5">
              <w:rPr>
                <w:rFonts w:ascii="Corbel" w:hAnsi="Corbel"/>
                <w:sz w:val="24"/>
                <w:szCs w:val="24"/>
              </w:rPr>
              <w:t xml:space="preserve"> dotyczących ochrony środowiska</w:t>
            </w:r>
            <w:r w:rsidR="7E21B752" w:rsidRPr="277528E5">
              <w:rPr>
                <w:rFonts w:ascii="Corbel" w:hAnsi="Corbel"/>
                <w:sz w:val="24"/>
                <w:szCs w:val="24"/>
              </w:rPr>
              <w:t>.</w:t>
            </w:r>
            <w:r w:rsidRPr="277528E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3D71F6" w14:textId="77777777" w:rsidR="002A4D7D" w:rsidRPr="00914BCA" w:rsidRDefault="002A4D7D" w:rsidP="002A4D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914BCA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22ECF847" w14:textId="10AF8901" w:rsidR="002A4D7D" w:rsidRPr="00914BCA" w:rsidRDefault="00843904" w:rsidP="002A4D7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Konwersatorium</w:t>
      </w:r>
      <w:r w:rsidR="002A4D7D" w:rsidRPr="00914BCA">
        <w:rPr>
          <w:rFonts w:ascii="Corbel" w:hAnsi="Corbel"/>
          <w:b w:val="0"/>
          <w:smallCaps w:val="0"/>
          <w:szCs w:val="24"/>
        </w:rPr>
        <w:t xml:space="preserve">: dyskusja, analiza tekstów z dyskusją, analiza </w:t>
      </w:r>
      <w:r w:rsidR="002A4D7D">
        <w:rPr>
          <w:rFonts w:ascii="Corbel" w:hAnsi="Corbel"/>
          <w:b w:val="0"/>
          <w:smallCaps w:val="0"/>
          <w:szCs w:val="24"/>
        </w:rPr>
        <w:t>przypadków, praca w grupach.</w:t>
      </w:r>
    </w:p>
    <w:p w14:paraId="3CF2D8B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923D7D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C3740EA" w14:textId="77777777" w:rsidTr="00C05F44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3EA3DFAF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8439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C4ECB" w:rsidRPr="009C54AE" w14:paraId="5E7D6888" w14:textId="77777777" w:rsidTr="00C05F44">
        <w:tc>
          <w:tcPr>
            <w:tcW w:w="1985" w:type="dxa"/>
          </w:tcPr>
          <w:p w14:paraId="17368564" w14:textId="77777777" w:rsidR="008C4ECB" w:rsidRPr="009C54AE" w:rsidRDefault="008C4ECB" w:rsidP="008C4EC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6AA8E2D" w14:textId="77777777" w:rsidR="008C4ECB" w:rsidRPr="00137A06" w:rsidRDefault="008C4ECB" w:rsidP="006F5B6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2F73B9DA" w14:textId="19B73250" w:rsidR="008C4ECB" w:rsidRPr="00E14FF7" w:rsidRDefault="00E14FF7" w:rsidP="00B553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E14FF7">
              <w:rPr>
                <w:rFonts w:ascii="Corbel" w:hAnsi="Corbel"/>
                <w:sz w:val="24"/>
                <w:szCs w:val="24"/>
              </w:rPr>
              <w:t xml:space="preserve">wykład, </w:t>
            </w:r>
            <w:r w:rsidR="00843904"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43904" w:rsidRPr="009C54AE" w14:paraId="4864F6C3" w14:textId="77777777" w:rsidTr="00C05F44">
        <w:tc>
          <w:tcPr>
            <w:tcW w:w="1985" w:type="dxa"/>
          </w:tcPr>
          <w:p w14:paraId="727CF0E4" w14:textId="77777777" w:rsidR="00843904" w:rsidRPr="009C54AE" w:rsidRDefault="00843904" w:rsidP="0084390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714D987" w14:textId="77777777" w:rsidR="00843904" w:rsidRPr="00137A06" w:rsidRDefault="00843904" w:rsidP="008439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37A0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olokwium</w:t>
            </w:r>
            <w:r w:rsidRPr="00137A06">
              <w:rPr>
                <w:rFonts w:ascii="Corbel" w:hAnsi="Corbel"/>
                <w:b w:val="0"/>
                <w:smallCaps w:val="0"/>
                <w:szCs w:val="24"/>
              </w:rPr>
              <w:t>, dyskusja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5F77404" w14:textId="7920F12B" w:rsidR="00843904" w:rsidRPr="00E14FF7" w:rsidRDefault="00843904" w:rsidP="0084390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14B8">
              <w:rPr>
                <w:rFonts w:ascii="Corbel" w:hAnsi="Corbel"/>
                <w:sz w:val="24"/>
                <w:szCs w:val="24"/>
              </w:rPr>
              <w:t>wykład, konw.</w:t>
            </w:r>
          </w:p>
        </w:tc>
      </w:tr>
      <w:tr w:rsidR="00843904" w:rsidRPr="009C54AE" w14:paraId="1FDFB9A7" w14:textId="77777777" w:rsidTr="00C05F44">
        <w:tc>
          <w:tcPr>
            <w:tcW w:w="1985" w:type="dxa"/>
          </w:tcPr>
          <w:p w14:paraId="002D746F" w14:textId="77777777" w:rsidR="00843904" w:rsidRPr="009C54AE" w:rsidRDefault="00843904" w:rsidP="008439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28" w:type="dxa"/>
          </w:tcPr>
          <w:p w14:paraId="51DEDBCF" w14:textId="77777777" w:rsidR="00843904" w:rsidRPr="008C4ECB" w:rsidRDefault="00843904" w:rsidP="0084390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C4ECB">
              <w:rPr>
                <w:rFonts w:ascii="Corbel" w:hAnsi="Corbel"/>
                <w:sz w:val="24"/>
                <w:szCs w:val="24"/>
              </w:rPr>
              <w:t>raca w grupach, dyskusja</w:t>
            </w:r>
          </w:p>
        </w:tc>
        <w:tc>
          <w:tcPr>
            <w:tcW w:w="2126" w:type="dxa"/>
          </w:tcPr>
          <w:p w14:paraId="3D54A698" w14:textId="0D099637" w:rsidR="00843904" w:rsidRPr="00E14FF7" w:rsidRDefault="00843904" w:rsidP="0084390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9F14B8">
              <w:rPr>
                <w:rFonts w:ascii="Corbel" w:hAnsi="Corbel"/>
                <w:sz w:val="24"/>
                <w:szCs w:val="24"/>
              </w:rPr>
              <w:t>wykład, konw.</w:t>
            </w:r>
          </w:p>
        </w:tc>
      </w:tr>
      <w:tr w:rsidR="008C4ECB" w:rsidRPr="009C54AE" w14:paraId="5636C172" w14:textId="77777777" w:rsidTr="008C4EC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E71B" w14:textId="77777777" w:rsidR="008C4ECB" w:rsidRPr="009C54AE" w:rsidRDefault="008C4ECB" w:rsidP="008C4E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3FAF" w14:textId="77777777" w:rsidR="008C4ECB" w:rsidRPr="008C4ECB" w:rsidRDefault="008C4ECB" w:rsidP="00904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4ECB">
              <w:rPr>
                <w:rFonts w:ascii="Corbel" w:hAnsi="Corbel"/>
                <w:sz w:val="24"/>
                <w:szCs w:val="24"/>
              </w:rPr>
              <w:t>Obserwacja w trakcie zajęć, praca w grupach, dyskusja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6B56" w14:textId="0B742AA0" w:rsidR="008C4ECB" w:rsidRPr="00E14FF7" w:rsidRDefault="00843904" w:rsidP="00B5532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  <w:tr w:rsidR="008C4ECB" w:rsidRPr="009C54AE" w14:paraId="1C4198D9" w14:textId="77777777" w:rsidTr="008C4ECB">
        <w:trPr>
          <w:trHeight w:val="7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1096" w14:textId="77777777" w:rsidR="008C4ECB" w:rsidRPr="009C54AE" w:rsidRDefault="008C4ECB" w:rsidP="008C4E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3A74" w14:textId="77777777" w:rsidR="008C4ECB" w:rsidRPr="008C4ECB" w:rsidRDefault="008C4ECB" w:rsidP="009041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C4ECB">
              <w:rPr>
                <w:rFonts w:ascii="Corbel" w:hAnsi="Corbel"/>
                <w:sz w:val="24"/>
                <w:szCs w:val="24"/>
              </w:rPr>
              <w:t>Obserwacja w trakcie zajęć, praca w grupach, dyskusja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4560" w14:textId="407A1174" w:rsidR="008C4ECB" w:rsidRPr="00E14FF7" w:rsidRDefault="00843904" w:rsidP="00B55327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konw.</w:t>
            </w:r>
          </w:p>
        </w:tc>
      </w:tr>
    </w:tbl>
    <w:p w14:paraId="1FC39945" w14:textId="77777777" w:rsidR="00E14FF7" w:rsidRDefault="00E14FF7" w:rsidP="277528E5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47F7BD85" w14:textId="645E6379" w:rsidR="277528E5" w:rsidRDefault="277528E5" w:rsidP="277528E5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EE938DF" w14:textId="77777777" w:rsidTr="562F2BC8">
        <w:tc>
          <w:tcPr>
            <w:tcW w:w="9670" w:type="dxa"/>
          </w:tcPr>
          <w:p w14:paraId="394DBC61" w14:textId="5142DB0C" w:rsidR="0040179E" w:rsidRPr="00B55327" w:rsidRDefault="7486923E" w:rsidP="277528E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562F2BC8">
              <w:rPr>
                <w:rFonts w:ascii="Corbel" w:hAnsi="Corbel"/>
                <w:sz w:val="24"/>
                <w:szCs w:val="24"/>
              </w:rPr>
              <w:t xml:space="preserve">Wykłady – </w:t>
            </w:r>
            <w:r w:rsidR="003C5986">
              <w:rPr>
                <w:rFonts w:ascii="Corbel" w:hAnsi="Corbel"/>
                <w:sz w:val="24"/>
                <w:szCs w:val="24"/>
              </w:rPr>
              <w:t xml:space="preserve">aktywność </w:t>
            </w:r>
            <w:r w:rsidRPr="562F2BC8">
              <w:rPr>
                <w:rFonts w:ascii="Corbel" w:hAnsi="Corbel"/>
                <w:sz w:val="24"/>
                <w:szCs w:val="24"/>
              </w:rPr>
              <w:t>na wykładach</w:t>
            </w:r>
            <w:r w:rsidR="2010147C" w:rsidRPr="562F2BC8">
              <w:rPr>
                <w:rFonts w:ascii="Corbel" w:hAnsi="Corbel"/>
                <w:sz w:val="24"/>
                <w:szCs w:val="24"/>
              </w:rPr>
              <w:t>.</w:t>
            </w:r>
            <w:r w:rsidRPr="562F2BC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9F5F97D" w14:textId="2659E301" w:rsidR="0040179E" w:rsidRPr="00B55327" w:rsidRDefault="00843904" w:rsidP="00B553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7486923E" w:rsidRPr="277528E5">
              <w:rPr>
                <w:rFonts w:ascii="Corbel" w:hAnsi="Corbel"/>
                <w:sz w:val="24"/>
                <w:szCs w:val="24"/>
              </w:rPr>
              <w:t xml:space="preserve"> </w:t>
            </w:r>
            <w:r w:rsidR="003C5986">
              <w:rPr>
                <w:rFonts w:ascii="Corbel" w:hAnsi="Corbel"/>
                <w:sz w:val="24"/>
                <w:szCs w:val="24"/>
              </w:rPr>
              <w:t>–</w:t>
            </w:r>
            <w:r w:rsidR="7486923E" w:rsidRPr="277528E5">
              <w:rPr>
                <w:rFonts w:ascii="Corbel" w:hAnsi="Corbel"/>
                <w:sz w:val="24"/>
                <w:szCs w:val="24"/>
              </w:rPr>
              <w:t xml:space="preserve"> aktywność. Dopuszczalna jedna nieusprawiedliwiona nieobecność oraz jedna usprawiedliwiona. Szczególne przypadki (np. poważna choroba) konsultowane z prowadzącym, a treści programowe z zaległych ćwiczeń i wykładów zaliczane na konsultacjach.</w:t>
            </w:r>
          </w:p>
          <w:p w14:paraId="14350B2B" w14:textId="77777777" w:rsidR="0040179E" w:rsidRPr="00B55327" w:rsidRDefault="0040179E" w:rsidP="00B553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Praca w grupach:</w:t>
            </w:r>
          </w:p>
          <w:p w14:paraId="31673238" w14:textId="77777777" w:rsidR="0040179E" w:rsidRPr="00B55327" w:rsidRDefault="0040179E" w:rsidP="00B5532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Opracowanie scenariuszy zajęć edukacji zdrowotnej w przedszkolu i w klasach I-III, dotyczących:</w:t>
            </w:r>
          </w:p>
          <w:p w14:paraId="567EB3B6" w14:textId="4F62D91E" w:rsidR="0040179E" w:rsidRPr="00B55327" w:rsidRDefault="7486923E" w:rsidP="00B55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dbałości o własne ciało</w:t>
            </w:r>
            <w:r w:rsidR="56B39E69" w:rsidRPr="277528E5">
              <w:rPr>
                <w:rFonts w:ascii="Corbel" w:hAnsi="Corbel"/>
                <w:sz w:val="24"/>
                <w:szCs w:val="24"/>
              </w:rPr>
              <w:t>;</w:t>
            </w:r>
          </w:p>
          <w:p w14:paraId="249B408C" w14:textId="71AE1884" w:rsidR="0040179E" w:rsidRPr="00B55327" w:rsidRDefault="7486923E" w:rsidP="00B55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zdrowego odżywiania się i aktywności fizycznej</w:t>
            </w:r>
            <w:r w:rsidR="5AA5535B" w:rsidRPr="277528E5">
              <w:rPr>
                <w:rFonts w:ascii="Corbel" w:hAnsi="Corbel"/>
                <w:sz w:val="24"/>
                <w:szCs w:val="24"/>
              </w:rPr>
              <w:t>;</w:t>
            </w:r>
          </w:p>
          <w:p w14:paraId="35B3F2AC" w14:textId="0F0087DC" w:rsidR="0040179E" w:rsidRPr="00B55327" w:rsidRDefault="7486923E" w:rsidP="00B55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bezpiecznych zachowań dzieci w przedszkolu i szkole</w:t>
            </w:r>
            <w:r w:rsidR="26DEE6DB" w:rsidRPr="277528E5">
              <w:rPr>
                <w:rFonts w:ascii="Corbel" w:hAnsi="Corbel"/>
                <w:sz w:val="24"/>
                <w:szCs w:val="24"/>
              </w:rPr>
              <w:t>;</w:t>
            </w:r>
          </w:p>
          <w:p w14:paraId="2301FE01" w14:textId="0EFB5A3F" w:rsidR="0040179E" w:rsidRPr="00B55327" w:rsidRDefault="7486923E" w:rsidP="00B55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rozpoznawania i nazywania emocji własnych i cudzych oraz radzenia sobie przez dzieci z negatywnymi emocjami</w:t>
            </w:r>
            <w:r w:rsidR="030AB2FF" w:rsidRPr="277528E5">
              <w:rPr>
                <w:rFonts w:ascii="Corbel" w:hAnsi="Corbel"/>
                <w:sz w:val="24"/>
                <w:szCs w:val="24"/>
              </w:rPr>
              <w:t>;</w:t>
            </w:r>
          </w:p>
          <w:p w14:paraId="22D2A594" w14:textId="65623124" w:rsidR="0040179E" w:rsidRPr="00B55327" w:rsidRDefault="7486923E" w:rsidP="00B55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nawiązywania poprawnych relacji w grupie i odpowiedniej komunikacji pomiędzy dziećmi/uczniami oraz pomiędzy dziećmi/uczniami a nauczycielem</w:t>
            </w:r>
            <w:r w:rsidR="04306FE7" w:rsidRPr="277528E5">
              <w:rPr>
                <w:rFonts w:ascii="Corbel" w:hAnsi="Corbel"/>
                <w:sz w:val="24"/>
                <w:szCs w:val="24"/>
              </w:rPr>
              <w:t>;</w:t>
            </w:r>
          </w:p>
          <w:p w14:paraId="5B2DFD8B" w14:textId="2D8262D1" w:rsidR="0040179E" w:rsidRPr="00B55327" w:rsidRDefault="0AA163B1" w:rsidP="00B55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rozwijania</w:t>
            </w:r>
            <w:r w:rsidR="7486923E" w:rsidRPr="277528E5">
              <w:rPr>
                <w:rFonts w:ascii="Corbel" w:hAnsi="Corbel"/>
                <w:sz w:val="24"/>
                <w:szCs w:val="24"/>
              </w:rPr>
              <w:t xml:space="preserve"> u dzieci/uczniów poczucia własnej wartości – również w kontekście oceny szkolnej</w:t>
            </w:r>
            <w:r w:rsidR="5C5EB562" w:rsidRPr="277528E5">
              <w:rPr>
                <w:rFonts w:ascii="Corbel" w:hAnsi="Corbel"/>
                <w:sz w:val="24"/>
                <w:szCs w:val="24"/>
              </w:rPr>
              <w:t>;</w:t>
            </w:r>
          </w:p>
          <w:p w14:paraId="4B120A60" w14:textId="440152D8" w:rsidR="0040179E" w:rsidRPr="00B55327" w:rsidRDefault="7486923E" w:rsidP="00B55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przeciwdziałania agresji i przemocy wśród dzieci</w:t>
            </w:r>
            <w:r w:rsidR="553CD887" w:rsidRPr="277528E5">
              <w:rPr>
                <w:rFonts w:ascii="Corbel" w:hAnsi="Corbel"/>
                <w:sz w:val="24"/>
                <w:szCs w:val="24"/>
              </w:rPr>
              <w:t>;</w:t>
            </w:r>
          </w:p>
          <w:p w14:paraId="2D16205C" w14:textId="10DACF3C" w:rsidR="0040179E" w:rsidRPr="00B55327" w:rsidRDefault="7486923E" w:rsidP="00B55327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885" w:hanging="284"/>
              <w:jc w:val="both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>dotyczących ochrony środowiska</w:t>
            </w:r>
            <w:r w:rsidR="5AB8EC48" w:rsidRPr="277528E5">
              <w:rPr>
                <w:rFonts w:ascii="Corbel" w:hAnsi="Corbel"/>
                <w:sz w:val="24"/>
                <w:szCs w:val="24"/>
              </w:rPr>
              <w:t>.</w:t>
            </w:r>
          </w:p>
          <w:p w14:paraId="1830A3F6" w14:textId="77777777" w:rsidR="0040179E" w:rsidRPr="00B55327" w:rsidRDefault="0040179E" w:rsidP="00B553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Kolokwium (pytania otwarte i zamknięte): adekwatność względem pytania, stopień wyczerpania zagadnienia;</w:t>
            </w:r>
          </w:p>
          <w:p w14:paraId="72C630FF" w14:textId="77777777" w:rsidR="0040179E" w:rsidRPr="00B55327" w:rsidRDefault="0040179E" w:rsidP="00B553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 xml:space="preserve">- ocena dostateczna: jeśli student uzyska 60% pkt. </w:t>
            </w:r>
          </w:p>
          <w:p w14:paraId="5D6E2ECF" w14:textId="77777777" w:rsidR="0040179E" w:rsidRPr="00B55327" w:rsidRDefault="0040179E" w:rsidP="00B553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- ocena dobra: jeśli student uzyska 75% pkt.</w:t>
            </w:r>
          </w:p>
          <w:p w14:paraId="63CE4291" w14:textId="77777777" w:rsidR="0040179E" w:rsidRPr="00B55327" w:rsidRDefault="0040179E" w:rsidP="00B5532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- ocena bardzo dobra: jeśli student uzyska 90% pkt.</w:t>
            </w:r>
          </w:p>
          <w:p w14:paraId="01D76E55" w14:textId="0647E6D3" w:rsidR="0085747A" w:rsidRPr="0040179E" w:rsidRDefault="7486923E" w:rsidP="00B55327">
            <w:pPr>
              <w:spacing w:after="0" w:line="240" w:lineRule="auto"/>
            </w:pPr>
            <w:r w:rsidRPr="277528E5">
              <w:rPr>
                <w:rFonts w:ascii="Corbel" w:hAnsi="Corbel"/>
                <w:sz w:val="24"/>
                <w:szCs w:val="24"/>
              </w:rPr>
              <w:t>Ocena końcowa stanowi średnią z ocen za opracowanie projektów grupowych – scenariuszy zajęć o tematyce prozdrowotnej i proekologicznej, z aktywności podczas zajęć i z kolokwium.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2B95B223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B644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1100B" w:rsidRPr="009C54AE" w14:paraId="08C84923" w14:textId="77777777" w:rsidTr="2B95B223">
        <w:tc>
          <w:tcPr>
            <w:tcW w:w="4962" w:type="dxa"/>
          </w:tcPr>
          <w:p w14:paraId="5FFF5B85" w14:textId="77777777" w:rsidR="00B1100B" w:rsidRPr="009C54AE" w:rsidRDefault="00B1100B" w:rsidP="005C08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219897CE" w14:textId="77777777" w:rsidR="00B1100B" w:rsidRPr="009C54AE" w:rsidRDefault="012287C5" w:rsidP="2B95B2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B95B22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1100B" w:rsidRPr="009C54AE" w14:paraId="48FBD50A" w14:textId="77777777" w:rsidTr="2B95B223">
        <w:tc>
          <w:tcPr>
            <w:tcW w:w="4962" w:type="dxa"/>
          </w:tcPr>
          <w:p w14:paraId="08590B11" w14:textId="77777777" w:rsidR="00B1100B" w:rsidRPr="009C54AE" w:rsidRDefault="00B1100B" w:rsidP="006F5B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akademickiego:</w:t>
            </w:r>
          </w:p>
          <w:p w14:paraId="3BF88B3F" w14:textId="77777777" w:rsidR="00B1100B" w:rsidRPr="009C54AE" w:rsidRDefault="00B1100B" w:rsidP="00B110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14:paraId="6D98A12B" w14:textId="77777777" w:rsidR="00B1100B" w:rsidRDefault="00B1100B" w:rsidP="562F2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  <w:highlight w:val="yellow"/>
              </w:rPr>
            </w:pPr>
          </w:p>
          <w:p w14:paraId="649841BE" w14:textId="18FC7D89" w:rsidR="00B1100B" w:rsidRPr="009C54AE" w:rsidRDefault="003C5986" w:rsidP="2B95B2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1100B" w:rsidRPr="009C54AE" w14:paraId="617B46B5" w14:textId="77777777" w:rsidTr="2B95B223">
        <w:tc>
          <w:tcPr>
            <w:tcW w:w="4962" w:type="dxa"/>
          </w:tcPr>
          <w:p w14:paraId="79F7CE48" w14:textId="77777777" w:rsidR="00B1100B" w:rsidRPr="009C54AE" w:rsidRDefault="00B1100B" w:rsidP="006F5B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</w:p>
          <w:p w14:paraId="02788380" w14:textId="77777777" w:rsidR="00B1100B" w:rsidRDefault="00B1100B" w:rsidP="00B110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615D8BDC" w14:textId="77777777" w:rsidR="00B1100B" w:rsidRDefault="00B1100B" w:rsidP="00B110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74125B3D" w14:textId="77777777" w:rsidR="00B1100B" w:rsidRPr="009C54AE" w:rsidRDefault="00B1100B" w:rsidP="00B1100B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opracowanie scenariuszy zajęć o tematyce prozdrowotnej i proekologicznej </w:t>
            </w:r>
            <w:r w:rsidR="00291CF8">
              <w:rPr>
                <w:rFonts w:ascii="Corbel" w:hAnsi="Corbel"/>
                <w:sz w:val="24"/>
                <w:szCs w:val="24"/>
              </w:rPr>
              <w:t>(praca częściowo wykonana podczas konwersatoriów)</w:t>
            </w:r>
          </w:p>
        </w:tc>
        <w:tc>
          <w:tcPr>
            <w:tcW w:w="4677" w:type="dxa"/>
          </w:tcPr>
          <w:p w14:paraId="2946DB82" w14:textId="77777777" w:rsidR="00B1100B" w:rsidRDefault="00B1100B" w:rsidP="562F2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  <w:highlight w:val="yellow"/>
              </w:rPr>
            </w:pPr>
          </w:p>
          <w:p w14:paraId="5997CC1D" w14:textId="77777777" w:rsidR="00B1100B" w:rsidRDefault="00B1100B" w:rsidP="562F2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  <w:highlight w:val="yellow"/>
              </w:rPr>
            </w:pPr>
          </w:p>
          <w:p w14:paraId="4C2A823A" w14:textId="13C72EC3" w:rsidR="00B1100B" w:rsidRPr="003C5986" w:rsidRDefault="00887ADE" w:rsidP="277528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5D369756" w14:textId="1C16082C" w:rsidR="00B1100B" w:rsidRDefault="64331E3A" w:rsidP="2B95B2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B95B223">
              <w:rPr>
                <w:rFonts w:ascii="Corbel" w:hAnsi="Corbel"/>
                <w:sz w:val="24"/>
                <w:szCs w:val="24"/>
              </w:rPr>
              <w:t>1</w:t>
            </w:r>
            <w:r w:rsidR="00887ADE">
              <w:rPr>
                <w:rFonts w:ascii="Corbel" w:hAnsi="Corbel"/>
                <w:sz w:val="24"/>
                <w:szCs w:val="24"/>
              </w:rPr>
              <w:t>0</w:t>
            </w:r>
          </w:p>
          <w:p w14:paraId="2B2B7304" w14:textId="7D1A7D1D" w:rsidR="00B1100B" w:rsidRDefault="003C5986" w:rsidP="2B95B22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110FFD37" w14:textId="77777777" w:rsidR="00B1100B" w:rsidRDefault="00B1100B" w:rsidP="562F2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  <w:highlight w:val="yellow"/>
              </w:rPr>
            </w:pPr>
          </w:p>
          <w:p w14:paraId="6B699379" w14:textId="77777777" w:rsidR="00B1100B" w:rsidRPr="009C54AE" w:rsidRDefault="00B1100B" w:rsidP="562F2B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  <w:highlight w:val="yellow"/>
              </w:rPr>
            </w:pPr>
          </w:p>
        </w:tc>
      </w:tr>
      <w:tr w:rsidR="00B1100B" w:rsidRPr="009C54AE" w14:paraId="00D7B6FD" w14:textId="77777777" w:rsidTr="2B95B223">
        <w:tc>
          <w:tcPr>
            <w:tcW w:w="4962" w:type="dxa"/>
          </w:tcPr>
          <w:p w14:paraId="3D4B2727" w14:textId="77777777" w:rsidR="00B1100B" w:rsidRPr="009C54AE" w:rsidRDefault="00B1100B" w:rsidP="006F5B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174B1212" w14:textId="77777777" w:rsidR="00B1100B" w:rsidRPr="009C54AE" w:rsidRDefault="64331E3A" w:rsidP="00B644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C5986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B1100B" w:rsidRPr="009C54AE" w14:paraId="0AD00C0E" w14:textId="77777777" w:rsidTr="2B95B223">
        <w:tc>
          <w:tcPr>
            <w:tcW w:w="4962" w:type="dxa"/>
          </w:tcPr>
          <w:p w14:paraId="5FD1C35E" w14:textId="77777777" w:rsidR="00B1100B" w:rsidRPr="009C54AE" w:rsidRDefault="00B1100B" w:rsidP="006F5B6F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144751B" w14:textId="77777777" w:rsidR="00B1100B" w:rsidRPr="009C54AE" w:rsidRDefault="00B644F7" w:rsidP="00B644F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4B436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4B436C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4B436C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3FE9F23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A09E912" w14:textId="77777777" w:rsidR="0085747A" w:rsidRPr="009C54AE" w:rsidRDefault="004B43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3E67AC6" w14:textId="77777777" w:rsidR="0085747A" w:rsidRPr="009C54AE" w:rsidRDefault="004B436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8CE6F9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CDCE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CD427B2" w14:textId="77777777" w:rsidTr="277528E5">
        <w:trPr>
          <w:trHeight w:val="397"/>
        </w:trPr>
        <w:tc>
          <w:tcPr>
            <w:tcW w:w="7513" w:type="dxa"/>
          </w:tcPr>
          <w:p w14:paraId="729C9695" w14:textId="77777777" w:rsidR="0085747A" w:rsidRPr="00B55327" w:rsidRDefault="0085747A" w:rsidP="00B553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2D51AF" w14:textId="77777777" w:rsidR="00076CB3" w:rsidRPr="00B55327" w:rsidRDefault="00076CB3" w:rsidP="00B5532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>Filipiak E.,</w:t>
            </w:r>
            <w:r w:rsidRPr="00B55327">
              <w:rPr>
                <w:rFonts w:ascii="Corbel" w:hAnsi="Corbel"/>
                <w:i/>
                <w:sz w:val="24"/>
                <w:szCs w:val="24"/>
              </w:rPr>
              <w:t xml:space="preserve"> Rozwijanie zdolności uczenia się. Z </w:t>
            </w:r>
            <w:proofErr w:type="spellStart"/>
            <w:r w:rsidRPr="00B55327">
              <w:rPr>
                <w:rFonts w:ascii="Corbel" w:hAnsi="Corbel"/>
                <w:i/>
                <w:sz w:val="24"/>
                <w:szCs w:val="24"/>
              </w:rPr>
              <w:t>Wygotskim</w:t>
            </w:r>
            <w:proofErr w:type="spellEnd"/>
            <w:r w:rsidRPr="00B55327">
              <w:rPr>
                <w:rFonts w:ascii="Corbel" w:hAnsi="Corbel"/>
                <w:i/>
                <w:sz w:val="24"/>
                <w:szCs w:val="24"/>
              </w:rPr>
              <w:t xml:space="preserve"> i Brunerem w tle,</w:t>
            </w:r>
            <w:r w:rsidRPr="00B55327">
              <w:rPr>
                <w:rFonts w:ascii="Corbel" w:hAnsi="Corbel"/>
                <w:sz w:val="24"/>
                <w:szCs w:val="24"/>
              </w:rPr>
              <w:t xml:space="preserve"> GWP, Sopot 2012.</w:t>
            </w:r>
          </w:p>
          <w:p w14:paraId="1DA636D0" w14:textId="77777777" w:rsidR="00E9687B" w:rsidRPr="00B55327" w:rsidRDefault="00AD7261" w:rsidP="00B5532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Woynarowska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="00E9687B"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9687B"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Edukacja zdrowotna: podstawy teoretyczne, metodyka, praktyka, </w:t>
            </w:r>
            <w:r w:rsidR="00E9687B" w:rsidRPr="00B55327">
              <w:rPr>
                <w:rFonts w:ascii="Corbel" w:hAnsi="Corbel"/>
                <w:b w:val="0"/>
                <w:smallCaps w:val="0"/>
                <w:szCs w:val="24"/>
              </w:rPr>
              <w:t>PWN, Warszawa 2017.</w:t>
            </w:r>
          </w:p>
          <w:p w14:paraId="3051E0F6" w14:textId="77777777" w:rsidR="00E9687B" w:rsidRPr="00B55327" w:rsidRDefault="00E9687B" w:rsidP="00B55327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Wolny B.,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szCs w:val="24"/>
              </w:rPr>
              <w:t>Liba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 J. (red.), 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>Edukacja zdrowotn</w:t>
            </w:r>
            <w:r w:rsidR="00B644F7"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>a i promocja zdrowia w nauczani</w:t>
            </w:r>
            <w:r w:rsidRPr="00B55327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 uczniów najmłodszych, </w:t>
            </w:r>
            <w:r w:rsidRPr="00B55327">
              <w:rPr>
                <w:rFonts w:ascii="Corbel" w:hAnsi="Corbel"/>
                <w:b w:val="0"/>
                <w:smallCaps w:val="0"/>
                <w:szCs w:val="24"/>
              </w:rPr>
              <w:t>Wydawnictwo KUL, Lublin 2014.</w:t>
            </w:r>
          </w:p>
          <w:p w14:paraId="338BB1A9" w14:textId="77777777" w:rsidR="00AD7261" w:rsidRPr="00B55327" w:rsidRDefault="00AD7261" w:rsidP="00B5532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55327">
              <w:rPr>
                <w:rFonts w:ascii="Corbel" w:hAnsi="Corbel"/>
                <w:sz w:val="24"/>
                <w:szCs w:val="24"/>
              </w:rPr>
              <w:t>Woynarowska</w:t>
            </w:r>
            <w:proofErr w:type="spellEnd"/>
            <w:r w:rsidRPr="00B55327">
              <w:rPr>
                <w:rFonts w:ascii="Corbel" w:hAnsi="Corbel"/>
                <w:sz w:val="24"/>
                <w:szCs w:val="24"/>
              </w:rPr>
              <w:t xml:space="preserve"> B., Kowalewska A., Izdebski Z., Komosińska K., Biomedyczne podstawy kształcenia i wychowania, PWN, Warszawa 2010.</w:t>
            </w:r>
          </w:p>
          <w:p w14:paraId="5EAB6F23" w14:textId="643C2DD6" w:rsidR="0083359A" w:rsidRPr="00B55327" w:rsidRDefault="0FD5F44E" w:rsidP="00B5532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277528E5">
              <w:rPr>
                <w:rFonts w:ascii="Corbel" w:hAnsi="Corbel"/>
                <w:sz w:val="24"/>
                <w:szCs w:val="24"/>
              </w:rPr>
              <w:t xml:space="preserve">Wolny B., </w:t>
            </w:r>
            <w:r w:rsidRPr="277528E5">
              <w:rPr>
                <w:rFonts w:ascii="Corbel" w:hAnsi="Corbel"/>
                <w:i/>
                <w:iCs/>
                <w:sz w:val="24"/>
                <w:szCs w:val="24"/>
              </w:rPr>
              <w:t xml:space="preserve">Szkolna edukacja zdrowotna ukierunkowana na doskonalenie jakości życia uczniów, </w:t>
            </w:r>
            <w:r w:rsidRPr="277528E5">
              <w:rPr>
                <w:rFonts w:ascii="Corbel" w:hAnsi="Corbel"/>
                <w:sz w:val="24"/>
                <w:szCs w:val="24"/>
              </w:rPr>
              <w:t>KUL, Lublin 2012</w:t>
            </w:r>
            <w:r w:rsidR="236371F0" w:rsidRPr="277528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31C8B728" w14:textId="77777777" w:rsidTr="277528E5">
        <w:trPr>
          <w:trHeight w:val="397"/>
        </w:trPr>
        <w:tc>
          <w:tcPr>
            <w:tcW w:w="7513" w:type="dxa"/>
          </w:tcPr>
          <w:p w14:paraId="1616B1D9" w14:textId="77777777" w:rsidR="0085747A" w:rsidRPr="00B55327" w:rsidRDefault="0085747A" w:rsidP="00B5532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8F3E116" w14:textId="0FBBD260" w:rsidR="0083359A" w:rsidRPr="00B55327" w:rsidRDefault="65DE38F0" w:rsidP="277528E5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</w:rPr>
            </w:pPr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Grochowska P., Żurek P. (red.), Pierwsza pomoc przedmedyczna. </w:t>
            </w:r>
            <w:proofErr w:type="spellStart"/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>WSPiA</w:t>
            </w:r>
            <w:proofErr w:type="spellEnd"/>
            <w:r w:rsidRPr="277528E5">
              <w:rPr>
                <w:rFonts w:ascii="Corbel" w:hAnsi="Corbel"/>
                <w:b w:val="0"/>
                <w:smallCaps w:val="0"/>
                <w:color w:val="000000" w:themeColor="text1"/>
              </w:rPr>
              <w:t>. Poznań 2011.</w:t>
            </w:r>
          </w:p>
          <w:p w14:paraId="1E0F3721" w14:textId="77777777" w:rsidR="00076CB3" w:rsidRPr="00B55327" w:rsidRDefault="00076CB3" w:rsidP="00B5532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B55327">
              <w:rPr>
                <w:rFonts w:ascii="Corbel" w:hAnsi="Corbel"/>
                <w:sz w:val="24"/>
                <w:szCs w:val="24"/>
              </w:rPr>
              <w:t xml:space="preserve">Edwards C.H., </w:t>
            </w:r>
            <w:r w:rsidRPr="00B55327">
              <w:rPr>
                <w:rFonts w:ascii="Corbel" w:hAnsi="Corbel"/>
                <w:i/>
                <w:sz w:val="24"/>
                <w:szCs w:val="24"/>
              </w:rPr>
              <w:t xml:space="preserve">Dyscyplina i kierowanie klasą, </w:t>
            </w:r>
            <w:r w:rsidRPr="00B55327">
              <w:rPr>
                <w:rFonts w:ascii="Corbel" w:hAnsi="Corbel"/>
                <w:sz w:val="24"/>
                <w:szCs w:val="24"/>
              </w:rPr>
              <w:t>PWN, Warszawa 2008.</w:t>
            </w:r>
          </w:p>
          <w:p w14:paraId="56F90541" w14:textId="77777777" w:rsidR="00076CB3" w:rsidRPr="00B55327" w:rsidRDefault="00076CB3" w:rsidP="00B5532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55327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B55327">
              <w:rPr>
                <w:rFonts w:ascii="Corbel" w:hAnsi="Corbel"/>
                <w:sz w:val="24"/>
                <w:szCs w:val="24"/>
              </w:rPr>
              <w:t xml:space="preserve"> I, Nowak-Łojewska A., </w:t>
            </w:r>
            <w:r w:rsidRPr="00B55327">
              <w:rPr>
                <w:rFonts w:ascii="Corbel" w:hAnsi="Corbel"/>
                <w:i/>
                <w:sz w:val="24"/>
                <w:szCs w:val="24"/>
              </w:rPr>
              <w:t>Wymiary edukacji zintegrowane</w:t>
            </w:r>
            <w:r w:rsidRPr="00B55327">
              <w:rPr>
                <w:rFonts w:ascii="Corbel" w:hAnsi="Corbel"/>
                <w:sz w:val="24"/>
                <w:szCs w:val="24"/>
              </w:rPr>
              <w:t>j, Impuls, Kraków 2008.</w:t>
            </w:r>
          </w:p>
          <w:p w14:paraId="279356B8" w14:textId="77777777" w:rsidR="003A27C3" w:rsidRPr="00B55327" w:rsidRDefault="003A27C3" w:rsidP="00B5532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Paśko I.,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Kształtowanie postaw proekologicznych uczniów klas I-III szkół podstawowych,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Wydawnictwo Naukowe AP, Kraków 2001.</w:t>
            </w:r>
          </w:p>
          <w:p w14:paraId="0A3150FE" w14:textId="77777777" w:rsidR="002C2282" w:rsidRPr="00B55327" w:rsidRDefault="002C2282" w:rsidP="00B55327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Terlecka M.K. (red.), </w:t>
            </w:r>
            <w:r w:rsidRPr="00B5532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Edukacja ekologiczna. Wybrane problemy, </w:t>
            </w:r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Wydawnictwo </w:t>
            </w:r>
            <w:proofErr w:type="spellStart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Armagraf</w:t>
            </w:r>
            <w:proofErr w:type="spellEnd"/>
            <w:r w:rsidRPr="00B5532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Krosno 2014.</w:t>
            </w:r>
          </w:p>
        </w:tc>
      </w:tr>
    </w:tbl>
    <w:p w14:paraId="6BB9E253" w14:textId="77777777" w:rsidR="0085747A" w:rsidRDefault="0085747A" w:rsidP="00E968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E523C" w14:textId="77777777" w:rsidR="00F011A2" w:rsidRPr="009C54AE" w:rsidRDefault="00F011A2" w:rsidP="00E9687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2E56223" w14:textId="77777777" w:rsidR="00AD7261" w:rsidRDefault="00AD7261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547A01" w14:textId="77777777" w:rsidR="00AD7261" w:rsidRPr="009C54AE" w:rsidRDefault="00AD7261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AD7261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130F27" w14:textId="77777777" w:rsidR="004D330E" w:rsidRDefault="004D330E" w:rsidP="00C16ABF">
      <w:pPr>
        <w:spacing w:after="0" w:line="240" w:lineRule="auto"/>
      </w:pPr>
      <w:r>
        <w:separator/>
      </w:r>
    </w:p>
  </w:endnote>
  <w:endnote w:type="continuationSeparator" w:id="0">
    <w:p w14:paraId="0DAF1FA5" w14:textId="77777777" w:rsidR="004D330E" w:rsidRDefault="004D330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F890B" w14:textId="77777777" w:rsidR="004D330E" w:rsidRDefault="004D330E" w:rsidP="00C16ABF">
      <w:pPr>
        <w:spacing w:after="0" w:line="240" w:lineRule="auto"/>
      </w:pPr>
      <w:r>
        <w:separator/>
      </w:r>
    </w:p>
  </w:footnote>
  <w:footnote w:type="continuationSeparator" w:id="0">
    <w:p w14:paraId="12F6A5F5" w14:textId="77777777" w:rsidR="004D330E" w:rsidRDefault="004D330E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D50968"/>
    <w:multiLevelType w:val="hybridMultilevel"/>
    <w:tmpl w:val="267CAB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7D4C69"/>
    <w:multiLevelType w:val="hybridMultilevel"/>
    <w:tmpl w:val="2E447372"/>
    <w:lvl w:ilvl="0" w:tplc="82F2E044">
      <w:start w:val="1"/>
      <w:numFmt w:val="bullet"/>
      <w:lvlText w:val=""/>
      <w:lvlJc w:val="left"/>
      <w:pPr>
        <w:ind w:left="15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" w15:restartNumberingAfterBreak="0">
    <w:nsid w:val="52722FD3"/>
    <w:multiLevelType w:val="hybridMultilevel"/>
    <w:tmpl w:val="C9182E0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BF112E"/>
    <w:multiLevelType w:val="hybridMultilevel"/>
    <w:tmpl w:val="AA5E4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93BF2"/>
    <w:multiLevelType w:val="hybridMultilevel"/>
    <w:tmpl w:val="F17E38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A17A9E"/>
    <w:multiLevelType w:val="hybridMultilevel"/>
    <w:tmpl w:val="8F6A534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675832">
    <w:abstractNumId w:val="0"/>
  </w:num>
  <w:num w:numId="2" w16cid:durableId="1295137029">
    <w:abstractNumId w:val="4"/>
  </w:num>
  <w:num w:numId="3" w16cid:durableId="840777439">
    <w:abstractNumId w:val="1"/>
  </w:num>
  <w:num w:numId="4" w16cid:durableId="1128663804">
    <w:abstractNumId w:val="2"/>
  </w:num>
  <w:num w:numId="5" w16cid:durableId="539784954">
    <w:abstractNumId w:val="3"/>
  </w:num>
  <w:num w:numId="6" w16cid:durableId="300577131">
    <w:abstractNumId w:val="5"/>
  </w:num>
  <w:num w:numId="7" w16cid:durableId="1612443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7B6E"/>
    <w:rsid w:val="00022ECE"/>
    <w:rsid w:val="00025CD0"/>
    <w:rsid w:val="0004226A"/>
    <w:rsid w:val="00042A51"/>
    <w:rsid w:val="00042D2E"/>
    <w:rsid w:val="00044C82"/>
    <w:rsid w:val="00070ED6"/>
    <w:rsid w:val="000742DC"/>
    <w:rsid w:val="00076CB3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53F8"/>
    <w:rsid w:val="000D04B0"/>
    <w:rsid w:val="000F1C57"/>
    <w:rsid w:val="000F5615"/>
    <w:rsid w:val="0011591D"/>
    <w:rsid w:val="00124BFF"/>
    <w:rsid w:val="0012560E"/>
    <w:rsid w:val="00127108"/>
    <w:rsid w:val="001333DB"/>
    <w:rsid w:val="00134B13"/>
    <w:rsid w:val="00146BC0"/>
    <w:rsid w:val="00146EF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3710"/>
    <w:rsid w:val="001A3C5A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91CF8"/>
    <w:rsid w:val="002A22BF"/>
    <w:rsid w:val="002A2389"/>
    <w:rsid w:val="002A4D7D"/>
    <w:rsid w:val="002A671D"/>
    <w:rsid w:val="002B4D55"/>
    <w:rsid w:val="002B5EA0"/>
    <w:rsid w:val="002B6119"/>
    <w:rsid w:val="002C1F06"/>
    <w:rsid w:val="002C2282"/>
    <w:rsid w:val="002C538D"/>
    <w:rsid w:val="002D3375"/>
    <w:rsid w:val="002D73D4"/>
    <w:rsid w:val="002F02A3"/>
    <w:rsid w:val="002F1495"/>
    <w:rsid w:val="002F334B"/>
    <w:rsid w:val="002F4ABE"/>
    <w:rsid w:val="002F5C50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AA0"/>
    <w:rsid w:val="00360095"/>
    <w:rsid w:val="00363F78"/>
    <w:rsid w:val="003A0A5B"/>
    <w:rsid w:val="003A1176"/>
    <w:rsid w:val="003A27C3"/>
    <w:rsid w:val="003B014B"/>
    <w:rsid w:val="003B1B24"/>
    <w:rsid w:val="003C0BAE"/>
    <w:rsid w:val="003C3498"/>
    <w:rsid w:val="003C5986"/>
    <w:rsid w:val="003D18A9"/>
    <w:rsid w:val="003D6CE2"/>
    <w:rsid w:val="003E1941"/>
    <w:rsid w:val="003E2FE6"/>
    <w:rsid w:val="003E49D5"/>
    <w:rsid w:val="003F38C0"/>
    <w:rsid w:val="0040179E"/>
    <w:rsid w:val="004047EE"/>
    <w:rsid w:val="00414E3C"/>
    <w:rsid w:val="0042244A"/>
    <w:rsid w:val="00426769"/>
    <w:rsid w:val="0042745A"/>
    <w:rsid w:val="00431D5C"/>
    <w:rsid w:val="004362C6"/>
    <w:rsid w:val="00437FA2"/>
    <w:rsid w:val="00445970"/>
    <w:rsid w:val="0045729E"/>
    <w:rsid w:val="00461EFC"/>
    <w:rsid w:val="00464BF4"/>
    <w:rsid w:val="004652C2"/>
    <w:rsid w:val="004706D1"/>
    <w:rsid w:val="00471326"/>
    <w:rsid w:val="004732C8"/>
    <w:rsid w:val="0047598D"/>
    <w:rsid w:val="004840FD"/>
    <w:rsid w:val="00490F7D"/>
    <w:rsid w:val="00491678"/>
    <w:rsid w:val="004968E2"/>
    <w:rsid w:val="004A3EEA"/>
    <w:rsid w:val="004A4D1F"/>
    <w:rsid w:val="004B436C"/>
    <w:rsid w:val="004C6682"/>
    <w:rsid w:val="004D330E"/>
    <w:rsid w:val="004D5282"/>
    <w:rsid w:val="004E7D87"/>
    <w:rsid w:val="004F1551"/>
    <w:rsid w:val="004F55A3"/>
    <w:rsid w:val="005044C7"/>
    <w:rsid w:val="0050496F"/>
    <w:rsid w:val="00513B6F"/>
    <w:rsid w:val="00517C63"/>
    <w:rsid w:val="00526C94"/>
    <w:rsid w:val="005363C4"/>
    <w:rsid w:val="00536BDE"/>
    <w:rsid w:val="00543ACC"/>
    <w:rsid w:val="00556AC4"/>
    <w:rsid w:val="00560EBD"/>
    <w:rsid w:val="0056696D"/>
    <w:rsid w:val="0057171F"/>
    <w:rsid w:val="00573EF9"/>
    <w:rsid w:val="00582354"/>
    <w:rsid w:val="0059484D"/>
    <w:rsid w:val="005A0855"/>
    <w:rsid w:val="005A3196"/>
    <w:rsid w:val="005B2A35"/>
    <w:rsid w:val="005C080F"/>
    <w:rsid w:val="005C08D2"/>
    <w:rsid w:val="005C55E5"/>
    <w:rsid w:val="005C696A"/>
    <w:rsid w:val="005E14D1"/>
    <w:rsid w:val="005E6E85"/>
    <w:rsid w:val="005F31D2"/>
    <w:rsid w:val="0061029B"/>
    <w:rsid w:val="00617230"/>
    <w:rsid w:val="00621CE1"/>
    <w:rsid w:val="00627FC9"/>
    <w:rsid w:val="00637868"/>
    <w:rsid w:val="006432DD"/>
    <w:rsid w:val="00647FA8"/>
    <w:rsid w:val="00650C5F"/>
    <w:rsid w:val="00654934"/>
    <w:rsid w:val="0066206E"/>
    <w:rsid w:val="006620D9"/>
    <w:rsid w:val="00671958"/>
    <w:rsid w:val="00675843"/>
    <w:rsid w:val="0068279C"/>
    <w:rsid w:val="00696477"/>
    <w:rsid w:val="006D050F"/>
    <w:rsid w:val="006D1817"/>
    <w:rsid w:val="006D6139"/>
    <w:rsid w:val="006E5D65"/>
    <w:rsid w:val="006F1282"/>
    <w:rsid w:val="006F1FBC"/>
    <w:rsid w:val="006F31E2"/>
    <w:rsid w:val="00706544"/>
    <w:rsid w:val="007072BA"/>
    <w:rsid w:val="0071620A"/>
    <w:rsid w:val="00720CBE"/>
    <w:rsid w:val="00724677"/>
    <w:rsid w:val="00725459"/>
    <w:rsid w:val="007327BD"/>
    <w:rsid w:val="00734608"/>
    <w:rsid w:val="00744D0B"/>
    <w:rsid w:val="00745302"/>
    <w:rsid w:val="007461D6"/>
    <w:rsid w:val="00746EC8"/>
    <w:rsid w:val="00763BF1"/>
    <w:rsid w:val="00766FD4"/>
    <w:rsid w:val="0078168C"/>
    <w:rsid w:val="00787C2A"/>
    <w:rsid w:val="00790E27"/>
    <w:rsid w:val="007A398F"/>
    <w:rsid w:val="007A4022"/>
    <w:rsid w:val="007A53C0"/>
    <w:rsid w:val="007A6E6E"/>
    <w:rsid w:val="007C3299"/>
    <w:rsid w:val="007C3BCC"/>
    <w:rsid w:val="007C4546"/>
    <w:rsid w:val="007C65E8"/>
    <w:rsid w:val="007D6E56"/>
    <w:rsid w:val="007F1652"/>
    <w:rsid w:val="007F4155"/>
    <w:rsid w:val="0081554D"/>
    <w:rsid w:val="0081707E"/>
    <w:rsid w:val="0083359A"/>
    <w:rsid w:val="00843904"/>
    <w:rsid w:val="008449B3"/>
    <w:rsid w:val="0085747A"/>
    <w:rsid w:val="00881BEE"/>
    <w:rsid w:val="00884922"/>
    <w:rsid w:val="00885F64"/>
    <w:rsid w:val="00887ADE"/>
    <w:rsid w:val="0088F0BE"/>
    <w:rsid w:val="008917F9"/>
    <w:rsid w:val="008A45F7"/>
    <w:rsid w:val="008C0CC0"/>
    <w:rsid w:val="008C19A9"/>
    <w:rsid w:val="008C379D"/>
    <w:rsid w:val="008C4ECB"/>
    <w:rsid w:val="008C5147"/>
    <w:rsid w:val="008C5359"/>
    <w:rsid w:val="008C5363"/>
    <w:rsid w:val="008D3DFB"/>
    <w:rsid w:val="008E64F4"/>
    <w:rsid w:val="008F12C9"/>
    <w:rsid w:val="008F6E29"/>
    <w:rsid w:val="009041B5"/>
    <w:rsid w:val="00905528"/>
    <w:rsid w:val="00916188"/>
    <w:rsid w:val="00923D7D"/>
    <w:rsid w:val="0094709A"/>
    <w:rsid w:val="009508DF"/>
    <w:rsid w:val="00950DAC"/>
    <w:rsid w:val="00954A07"/>
    <w:rsid w:val="00965726"/>
    <w:rsid w:val="00997F14"/>
    <w:rsid w:val="009A72D1"/>
    <w:rsid w:val="009A78D9"/>
    <w:rsid w:val="009C1331"/>
    <w:rsid w:val="009C37F5"/>
    <w:rsid w:val="009C3E31"/>
    <w:rsid w:val="009C54AE"/>
    <w:rsid w:val="009C788E"/>
    <w:rsid w:val="009D6FB9"/>
    <w:rsid w:val="009E3B41"/>
    <w:rsid w:val="009F3C5C"/>
    <w:rsid w:val="009F4610"/>
    <w:rsid w:val="00A00ECC"/>
    <w:rsid w:val="00A03816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261"/>
    <w:rsid w:val="00AE1160"/>
    <w:rsid w:val="00AE203C"/>
    <w:rsid w:val="00AE2E74"/>
    <w:rsid w:val="00AE5FCB"/>
    <w:rsid w:val="00AF2C1E"/>
    <w:rsid w:val="00B06142"/>
    <w:rsid w:val="00B1100B"/>
    <w:rsid w:val="00B135B1"/>
    <w:rsid w:val="00B149F6"/>
    <w:rsid w:val="00B23F2B"/>
    <w:rsid w:val="00B3096B"/>
    <w:rsid w:val="00B3130B"/>
    <w:rsid w:val="00B366BC"/>
    <w:rsid w:val="00B40ADB"/>
    <w:rsid w:val="00B43B77"/>
    <w:rsid w:val="00B43E80"/>
    <w:rsid w:val="00B55327"/>
    <w:rsid w:val="00B607DB"/>
    <w:rsid w:val="00B644F7"/>
    <w:rsid w:val="00B66529"/>
    <w:rsid w:val="00B75946"/>
    <w:rsid w:val="00B76E9B"/>
    <w:rsid w:val="00B8056E"/>
    <w:rsid w:val="00B819C8"/>
    <w:rsid w:val="00B82308"/>
    <w:rsid w:val="00B90885"/>
    <w:rsid w:val="00BB520A"/>
    <w:rsid w:val="00BD3869"/>
    <w:rsid w:val="00BD66E9"/>
    <w:rsid w:val="00BD6FF4"/>
    <w:rsid w:val="00BE4DFA"/>
    <w:rsid w:val="00BF2C41"/>
    <w:rsid w:val="00BF662A"/>
    <w:rsid w:val="00C058B4"/>
    <w:rsid w:val="00C05F44"/>
    <w:rsid w:val="00C131B5"/>
    <w:rsid w:val="00C16ABF"/>
    <w:rsid w:val="00C170AE"/>
    <w:rsid w:val="00C26CB7"/>
    <w:rsid w:val="00C324C1"/>
    <w:rsid w:val="00C331CD"/>
    <w:rsid w:val="00C36992"/>
    <w:rsid w:val="00C56036"/>
    <w:rsid w:val="00C61DC5"/>
    <w:rsid w:val="00C67E92"/>
    <w:rsid w:val="00C70A26"/>
    <w:rsid w:val="00C766DF"/>
    <w:rsid w:val="00C7761A"/>
    <w:rsid w:val="00C804E1"/>
    <w:rsid w:val="00C94179"/>
    <w:rsid w:val="00C94B98"/>
    <w:rsid w:val="00CA2B96"/>
    <w:rsid w:val="00CA5089"/>
    <w:rsid w:val="00CA78F1"/>
    <w:rsid w:val="00CB42CB"/>
    <w:rsid w:val="00CC78B3"/>
    <w:rsid w:val="00CD6897"/>
    <w:rsid w:val="00CD6EAF"/>
    <w:rsid w:val="00CE5BAC"/>
    <w:rsid w:val="00CF25BE"/>
    <w:rsid w:val="00CF78ED"/>
    <w:rsid w:val="00D02B25"/>
    <w:rsid w:val="00D02EBA"/>
    <w:rsid w:val="00D12FB1"/>
    <w:rsid w:val="00D16717"/>
    <w:rsid w:val="00D17C3C"/>
    <w:rsid w:val="00D23E95"/>
    <w:rsid w:val="00D26B2C"/>
    <w:rsid w:val="00D352C9"/>
    <w:rsid w:val="00D416FD"/>
    <w:rsid w:val="00D425B2"/>
    <w:rsid w:val="00D428D6"/>
    <w:rsid w:val="00D552B2"/>
    <w:rsid w:val="00D608D1"/>
    <w:rsid w:val="00D65DD5"/>
    <w:rsid w:val="00D74119"/>
    <w:rsid w:val="00D8075B"/>
    <w:rsid w:val="00D8678B"/>
    <w:rsid w:val="00DA2114"/>
    <w:rsid w:val="00DC18BF"/>
    <w:rsid w:val="00DD5BB5"/>
    <w:rsid w:val="00DE09C0"/>
    <w:rsid w:val="00DE4A14"/>
    <w:rsid w:val="00DF320D"/>
    <w:rsid w:val="00DF71C8"/>
    <w:rsid w:val="00E129B8"/>
    <w:rsid w:val="00E14FF7"/>
    <w:rsid w:val="00E21E7D"/>
    <w:rsid w:val="00E22FBC"/>
    <w:rsid w:val="00E24BF5"/>
    <w:rsid w:val="00E25338"/>
    <w:rsid w:val="00E26C39"/>
    <w:rsid w:val="00E3135D"/>
    <w:rsid w:val="00E51E44"/>
    <w:rsid w:val="00E578F4"/>
    <w:rsid w:val="00E63348"/>
    <w:rsid w:val="00E77874"/>
    <w:rsid w:val="00E77E88"/>
    <w:rsid w:val="00E8107D"/>
    <w:rsid w:val="00E83B01"/>
    <w:rsid w:val="00E960BB"/>
    <w:rsid w:val="00E9687B"/>
    <w:rsid w:val="00EA2074"/>
    <w:rsid w:val="00EA4832"/>
    <w:rsid w:val="00EA4E9D"/>
    <w:rsid w:val="00EC4899"/>
    <w:rsid w:val="00ED03AB"/>
    <w:rsid w:val="00ED32D2"/>
    <w:rsid w:val="00EE195F"/>
    <w:rsid w:val="00EE32DE"/>
    <w:rsid w:val="00EE5457"/>
    <w:rsid w:val="00EF410C"/>
    <w:rsid w:val="00F01108"/>
    <w:rsid w:val="00F011A2"/>
    <w:rsid w:val="00F070AB"/>
    <w:rsid w:val="00F17567"/>
    <w:rsid w:val="00F27A7B"/>
    <w:rsid w:val="00F526AF"/>
    <w:rsid w:val="00F545FE"/>
    <w:rsid w:val="00F617C3"/>
    <w:rsid w:val="00F7066B"/>
    <w:rsid w:val="00F736A6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2287C5"/>
    <w:rsid w:val="030AB2FF"/>
    <w:rsid w:val="04306FE7"/>
    <w:rsid w:val="044CCEC5"/>
    <w:rsid w:val="05CC0768"/>
    <w:rsid w:val="06E6E82B"/>
    <w:rsid w:val="0735B292"/>
    <w:rsid w:val="09F7116A"/>
    <w:rsid w:val="0A454063"/>
    <w:rsid w:val="0AA163B1"/>
    <w:rsid w:val="0EBE4B75"/>
    <w:rsid w:val="0FC6EC80"/>
    <w:rsid w:val="0FD5F44E"/>
    <w:rsid w:val="101139D9"/>
    <w:rsid w:val="12C86CB9"/>
    <w:rsid w:val="15A3A820"/>
    <w:rsid w:val="19543965"/>
    <w:rsid w:val="1A1D240B"/>
    <w:rsid w:val="1B992352"/>
    <w:rsid w:val="1BE7E764"/>
    <w:rsid w:val="2010147C"/>
    <w:rsid w:val="236371F0"/>
    <w:rsid w:val="26DEE6DB"/>
    <w:rsid w:val="277528E5"/>
    <w:rsid w:val="27C6F004"/>
    <w:rsid w:val="27D01C72"/>
    <w:rsid w:val="28AC5CBF"/>
    <w:rsid w:val="2B95B223"/>
    <w:rsid w:val="2D6993C7"/>
    <w:rsid w:val="2E1545AF"/>
    <w:rsid w:val="31DAA378"/>
    <w:rsid w:val="3249FA9A"/>
    <w:rsid w:val="360D2070"/>
    <w:rsid w:val="3BB469DB"/>
    <w:rsid w:val="3BBCFF9B"/>
    <w:rsid w:val="3EE49FE5"/>
    <w:rsid w:val="40E89558"/>
    <w:rsid w:val="4171374E"/>
    <w:rsid w:val="42102E0F"/>
    <w:rsid w:val="4570BD49"/>
    <w:rsid w:val="465704B8"/>
    <w:rsid w:val="4762D82E"/>
    <w:rsid w:val="4A861A23"/>
    <w:rsid w:val="4B0BF3F2"/>
    <w:rsid w:val="4C517483"/>
    <w:rsid w:val="4D697CBC"/>
    <w:rsid w:val="5108127E"/>
    <w:rsid w:val="553CD887"/>
    <w:rsid w:val="562F2BC8"/>
    <w:rsid w:val="565AB4C4"/>
    <w:rsid w:val="56B39E69"/>
    <w:rsid w:val="5AA5535B"/>
    <w:rsid w:val="5AB8EC48"/>
    <w:rsid w:val="5B8FA091"/>
    <w:rsid w:val="5C23142F"/>
    <w:rsid w:val="5C5EB562"/>
    <w:rsid w:val="5C7A135C"/>
    <w:rsid w:val="5F5FAFB9"/>
    <w:rsid w:val="60A94F39"/>
    <w:rsid w:val="6138BD87"/>
    <w:rsid w:val="61DF7C1F"/>
    <w:rsid w:val="633464CD"/>
    <w:rsid w:val="64331E3A"/>
    <w:rsid w:val="64FCF788"/>
    <w:rsid w:val="65DE38F0"/>
    <w:rsid w:val="68490BD9"/>
    <w:rsid w:val="689C3169"/>
    <w:rsid w:val="69260FAF"/>
    <w:rsid w:val="6CEE2FEE"/>
    <w:rsid w:val="6E4C5F32"/>
    <w:rsid w:val="7021F706"/>
    <w:rsid w:val="72AAA9A1"/>
    <w:rsid w:val="73AE228A"/>
    <w:rsid w:val="7486923E"/>
    <w:rsid w:val="74A95FC0"/>
    <w:rsid w:val="75F36E81"/>
    <w:rsid w:val="7686C1D5"/>
    <w:rsid w:val="7942C10E"/>
    <w:rsid w:val="7B0698F0"/>
    <w:rsid w:val="7E21B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012A7"/>
  <w15:docId w15:val="{88F63DE6-0064-42BA-8A5A-F2A67505B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D72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BBEFBB-ED3B-4A3D-8979-663A6C3E60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BE9A01-1110-49A5-8425-8051C0AD48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E1F147-E453-4ACF-8D2D-47C4714BED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F4712B-6430-400C-BF79-A40427315F6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1357</Words>
  <Characters>8148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34</cp:revision>
  <cp:lastPrinted>2019-02-06T12:12:00Z</cp:lastPrinted>
  <dcterms:created xsi:type="dcterms:W3CDTF">2019-11-13T20:41:00Z</dcterms:created>
  <dcterms:modified xsi:type="dcterms:W3CDTF">2025-10-12T10:45:00Z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